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365" w:rsidRDefault="00AC521B" w:rsidP="00FB2087">
      <w:pPr>
        <w:pStyle w:val="Kop1"/>
      </w:pPr>
      <w:r>
        <w:t>Evaluatie</w:t>
      </w:r>
      <w:r w:rsidR="00061F3F">
        <w:t>formulier</w:t>
      </w:r>
      <w:r>
        <w:t xml:space="preserve"> Planmatig Onderhoud en Projecten</w:t>
      </w:r>
    </w:p>
    <w:p w:rsidR="007A32A5" w:rsidRDefault="007A32A5" w:rsidP="007A32A5"/>
    <w:tbl>
      <w:tblPr>
        <w:tblStyle w:val="Tabelraster"/>
        <w:tblW w:w="9039" w:type="dxa"/>
        <w:tblLook w:val="04A0" w:firstRow="1" w:lastRow="0" w:firstColumn="1" w:lastColumn="0" w:noHBand="0" w:noVBand="1"/>
      </w:tblPr>
      <w:tblGrid>
        <w:gridCol w:w="4503"/>
        <w:gridCol w:w="4536"/>
      </w:tblGrid>
      <w:tr w:rsidR="007A32A5" w:rsidRPr="00E10500" w:rsidTr="008C7C0A">
        <w:trPr>
          <w:trHeight w:val="334"/>
        </w:trPr>
        <w:tc>
          <w:tcPr>
            <w:tcW w:w="4503" w:type="dxa"/>
          </w:tcPr>
          <w:p w:rsidR="007A32A5" w:rsidRPr="000C4BD0" w:rsidRDefault="00AC521B" w:rsidP="008579E5">
            <w:pPr>
              <w:rPr>
                <w:b/>
              </w:rPr>
            </w:pPr>
            <w:r>
              <w:rPr>
                <w:b/>
              </w:rPr>
              <w:t>Projectnaam</w:t>
            </w:r>
          </w:p>
        </w:tc>
        <w:tc>
          <w:tcPr>
            <w:tcW w:w="4536" w:type="dxa"/>
          </w:tcPr>
          <w:p w:rsidR="007A32A5" w:rsidRPr="000C4BD0" w:rsidRDefault="007A32A5" w:rsidP="00CF02CE">
            <w:pPr>
              <w:rPr>
                <w:b/>
              </w:rPr>
            </w:pPr>
          </w:p>
        </w:tc>
      </w:tr>
      <w:tr w:rsidR="00061F3F" w:rsidRPr="00E10500" w:rsidTr="00061F3F">
        <w:trPr>
          <w:trHeight w:val="144"/>
        </w:trPr>
        <w:tc>
          <w:tcPr>
            <w:tcW w:w="4503" w:type="dxa"/>
          </w:tcPr>
          <w:p w:rsidR="00061F3F" w:rsidRPr="00061F3F" w:rsidRDefault="00AC521B" w:rsidP="00061F3F">
            <w:r>
              <w:t>Locatie</w:t>
            </w:r>
          </w:p>
        </w:tc>
        <w:tc>
          <w:tcPr>
            <w:tcW w:w="4536" w:type="dxa"/>
          </w:tcPr>
          <w:p w:rsidR="00061F3F" w:rsidRPr="00061F3F" w:rsidRDefault="00061F3F" w:rsidP="00CF02CE"/>
        </w:tc>
      </w:tr>
      <w:tr w:rsidR="007A32A5" w:rsidRPr="00E10500" w:rsidTr="00CA3430">
        <w:tc>
          <w:tcPr>
            <w:tcW w:w="4503" w:type="dxa"/>
          </w:tcPr>
          <w:p w:rsidR="007A32A5" w:rsidRPr="007A32A5" w:rsidRDefault="00081816" w:rsidP="00081816">
            <w:r>
              <w:t xml:space="preserve">Naam </w:t>
            </w:r>
            <w:r w:rsidR="00AC521B">
              <w:t>leverancier</w:t>
            </w:r>
          </w:p>
        </w:tc>
        <w:tc>
          <w:tcPr>
            <w:tcW w:w="4536" w:type="dxa"/>
          </w:tcPr>
          <w:p w:rsidR="007A32A5" w:rsidRPr="00F472E6" w:rsidRDefault="007A32A5" w:rsidP="000C4BD0"/>
        </w:tc>
      </w:tr>
      <w:tr w:rsidR="007A32A5" w:rsidRPr="00E10500" w:rsidTr="00CA3430">
        <w:tc>
          <w:tcPr>
            <w:tcW w:w="4503" w:type="dxa"/>
          </w:tcPr>
          <w:p w:rsidR="007A32A5" w:rsidRPr="00F472E6" w:rsidRDefault="007A32A5" w:rsidP="007A32A5">
            <w:r>
              <w:t>Opgesteld door</w:t>
            </w:r>
          </w:p>
        </w:tc>
        <w:tc>
          <w:tcPr>
            <w:tcW w:w="4536" w:type="dxa"/>
          </w:tcPr>
          <w:p w:rsidR="007A32A5" w:rsidRPr="00F472E6" w:rsidRDefault="007A32A5" w:rsidP="00695C1B"/>
        </w:tc>
      </w:tr>
      <w:tr w:rsidR="007A32A5" w:rsidRPr="005D33A8" w:rsidTr="00CA3430">
        <w:trPr>
          <w:trHeight w:val="251"/>
        </w:trPr>
        <w:tc>
          <w:tcPr>
            <w:tcW w:w="4503" w:type="dxa"/>
          </w:tcPr>
          <w:p w:rsidR="007A32A5" w:rsidRPr="00F472E6" w:rsidRDefault="007A32A5" w:rsidP="00AC521B">
            <w:r>
              <w:t xml:space="preserve">Datum </w:t>
            </w:r>
            <w:r w:rsidR="00AC521B">
              <w:t>evaluatieformulier</w:t>
            </w:r>
          </w:p>
        </w:tc>
        <w:tc>
          <w:tcPr>
            <w:tcW w:w="4536" w:type="dxa"/>
          </w:tcPr>
          <w:p w:rsidR="007A32A5" w:rsidRPr="00F472E6" w:rsidRDefault="007A32A5" w:rsidP="008579E5"/>
        </w:tc>
      </w:tr>
    </w:tbl>
    <w:p w:rsidR="00F472E6" w:rsidRDefault="00F472E6" w:rsidP="00F472E6"/>
    <w:p w:rsidR="007A32A5" w:rsidRPr="00CA3430" w:rsidRDefault="007A32A5" w:rsidP="00F472E6">
      <w:pPr>
        <w:rPr>
          <w:b/>
          <w:sz w:val="24"/>
        </w:rPr>
      </w:pPr>
      <w:r w:rsidRPr="00CA3430">
        <w:rPr>
          <w:b/>
          <w:sz w:val="24"/>
        </w:rPr>
        <w:t>Projectomschrijving</w:t>
      </w:r>
    </w:p>
    <w:p w:rsidR="007A32A5" w:rsidRDefault="007A32A5" w:rsidP="00F472E6"/>
    <w:tbl>
      <w:tblPr>
        <w:tblStyle w:val="Tabelraster"/>
        <w:tblW w:w="9039" w:type="dxa"/>
        <w:tblLook w:val="04A0" w:firstRow="1" w:lastRow="0" w:firstColumn="1" w:lastColumn="0" w:noHBand="0" w:noVBand="1"/>
      </w:tblPr>
      <w:tblGrid>
        <w:gridCol w:w="1951"/>
        <w:gridCol w:w="7088"/>
      </w:tblGrid>
      <w:tr w:rsidR="00CA3430" w:rsidTr="008C7C0A">
        <w:tc>
          <w:tcPr>
            <w:tcW w:w="1951" w:type="dxa"/>
          </w:tcPr>
          <w:p w:rsidR="00CA3430" w:rsidRPr="00CA3430" w:rsidRDefault="00CA3430">
            <w:pPr>
              <w:rPr>
                <w:b/>
              </w:rPr>
            </w:pPr>
            <w:r w:rsidRPr="00CA3430">
              <w:rPr>
                <w:b/>
              </w:rPr>
              <w:t>Locatie</w:t>
            </w:r>
          </w:p>
        </w:tc>
        <w:tc>
          <w:tcPr>
            <w:tcW w:w="7088" w:type="dxa"/>
          </w:tcPr>
          <w:p w:rsidR="00CA3430" w:rsidRDefault="00CA3430" w:rsidP="00695C1B"/>
        </w:tc>
      </w:tr>
      <w:tr w:rsidR="00CA3430" w:rsidTr="008C7C0A">
        <w:tc>
          <w:tcPr>
            <w:tcW w:w="1951" w:type="dxa"/>
          </w:tcPr>
          <w:p w:rsidR="00CA3430" w:rsidRPr="00CA3430" w:rsidRDefault="00CA3430">
            <w:pPr>
              <w:rPr>
                <w:b/>
              </w:rPr>
            </w:pPr>
            <w:r>
              <w:rPr>
                <w:b/>
              </w:rPr>
              <w:t>Gebouw</w:t>
            </w:r>
          </w:p>
        </w:tc>
        <w:tc>
          <w:tcPr>
            <w:tcW w:w="7088" w:type="dxa"/>
          </w:tcPr>
          <w:p w:rsidR="00CA3430" w:rsidRDefault="00CA3430" w:rsidP="00695C1B"/>
        </w:tc>
      </w:tr>
      <w:tr w:rsidR="00CA3430" w:rsidTr="008C7C0A">
        <w:tc>
          <w:tcPr>
            <w:tcW w:w="1951" w:type="dxa"/>
          </w:tcPr>
          <w:p w:rsidR="00CA3430" w:rsidRPr="00CA3430" w:rsidRDefault="00CA3430" w:rsidP="00CA3430">
            <w:pPr>
              <w:rPr>
                <w:b/>
              </w:rPr>
            </w:pPr>
            <w:r w:rsidRPr="00CA3430">
              <w:rPr>
                <w:b/>
              </w:rPr>
              <w:t xml:space="preserve">Titel </w:t>
            </w:r>
          </w:p>
        </w:tc>
        <w:tc>
          <w:tcPr>
            <w:tcW w:w="7088" w:type="dxa"/>
          </w:tcPr>
          <w:p w:rsidR="00CA3430" w:rsidRDefault="00CA3430" w:rsidP="00D9060D"/>
        </w:tc>
      </w:tr>
      <w:tr w:rsidR="00CA3430" w:rsidTr="008C7C0A">
        <w:tc>
          <w:tcPr>
            <w:tcW w:w="1951" w:type="dxa"/>
          </w:tcPr>
          <w:p w:rsidR="00CA3430" w:rsidRPr="00CA3430" w:rsidRDefault="00CA3430" w:rsidP="00CA3430">
            <w:pPr>
              <w:rPr>
                <w:b/>
              </w:rPr>
            </w:pPr>
            <w:r w:rsidRPr="00CA3430">
              <w:rPr>
                <w:b/>
              </w:rPr>
              <w:t>Omschrijving</w:t>
            </w:r>
          </w:p>
        </w:tc>
        <w:tc>
          <w:tcPr>
            <w:tcW w:w="7088" w:type="dxa"/>
          </w:tcPr>
          <w:p w:rsidR="00CA3430" w:rsidRDefault="00CA3430" w:rsidP="00F472E6"/>
        </w:tc>
      </w:tr>
      <w:tr w:rsidR="00CA3430" w:rsidTr="008C7C0A">
        <w:tc>
          <w:tcPr>
            <w:tcW w:w="1951" w:type="dxa"/>
          </w:tcPr>
          <w:p w:rsidR="00CA3430" w:rsidRPr="00D9060D" w:rsidRDefault="00CA3430" w:rsidP="00F472E6">
            <w:pPr>
              <w:rPr>
                <w:b/>
                <w:highlight w:val="yellow"/>
              </w:rPr>
            </w:pPr>
            <w:r w:rsidRPr="00AC521B">
              <w:rPr>
                <w:b/>
              </w:rPr>
              <w:t>Startdatum</w:t>
            </w:r>
          </w:p>
        </w:tc>
        <w:tc>
          <w:tcPr>
            <w:tcW w:w="7088" w:type="dxa"/>
          </w:tcPr>
          <w:p w:rsidR="00CA3430" w:rsidRDefault="00CA3430" w:rsidP="00F472E6"/>
        </w:tc>
      </w:tr>
      <w:tr w:rsidR="00CA3430" w:rsidTr="008C7C0A">
        <w:tc>
          <w:tcPr>
            <w:tcW w:w="1951" w:type="dxa"/>
          </w:tcPr>
          <w:p w:rsidR="00CA3430" w:rsidRPr="00CA3430" w:rsidRDefault="00AC521B" w:rsidP="00AC521B">
            <w:pPr>
              <w:rPr>
                <w:b/>
              </w:rPr>
            </w:pPr>
            <w:r>
              <w:rPr>
                <w:b/>
              </w:rPr>
              <w:t>Einddatum</w:t>
            </w:r>
          </w:p>
        </w:tc>
        <w:tc>
          <w:tcPr>
            <w:tcW w:w="7088" w:type="dxa"/>
          </w:tcPr>
          <w:p w:rsidR="001E7A99" w:rsidRDefault="001E7A99" w:rsidP="00F472E6"/>
        </w:tc>
      </w:tr>
      <w:tr w:rsidR="00CA3430" w:rsidTr="008C7C0A">
        <w:tc>
          <w:tcPr>
            <w:tcW w:w="1951" w:type="dxa"/>
          </w:tcPr>
          <w:p w:rsidR="00CA3430" w:rsidRPr="00CA3430" w:rsidRDefault="00CA3430" w:rsidP="00F472E6">
            <w:pPr>
              <w:rPr>
                <w:b/>
              </w:rPr>
            </w:pPr>
            <w:r w:rsidRPr="00CA3430">
              <w:rPr>
                <w:b/>
              </w:rPr>
              <w:t>Status</w:t>
            </w:r>
          </w:p>
        </w:tc>
        <w:tc>
          <w:tcPr>
            <w:tcW w:w="7088" w:type="dxa"/>
          </w:tcPr>
          <w:p w:rsidR="00CA3430" w:rsidRDefault="00CA3430" w:rsidP="00F472E6"/>
        </w:tc>
      </w:tr>
      <w:tr w:rsidR="00CA3430" w:rsidTr="008C7C0A">
        <w:tc>
          <w:tcPr>
            <w:tcW w:w="1951" w:type="dxa"/>
          </w:tcPr>
          <w:p w:rsidR="00CA3430" w:rsidRPr="00CA3430" w:rsidRDefault="00CA3430" w:rsidP="00F472E6">
            <w:pPr>
              <w:rPr>
                <w:b/>
              </w:rPr>
            </w:pPr>
            <w:r w:rsidRPr="00CA3430">
              <w:rPr>
                <w:b/>
              </w:rPr>
              <w:t>Type werk</w:t>
            </w:r>
          </w:p>
        </w:tc>
        <w:tc>
          <w:tcPr>
            <w:tcW w:w="7088" w:type="dxa"/>
          </w:tcPr>
          <w:p w:rsidR="00CA3430" w:rsidRDefault="00CA3430" w:rsidP="00F472E6"/>
        </w:tc>
      </w:tr>
    </w:tbl>
    <w:p w:rsidR="00695C1B" w:rsidRDefault="00695C1B" w:rsidP="00F472E6"/>
    <w:p w:rsidR="00CA3430" w:rsidRDefault="00AC521B" w:rsidP="00F472E6">
      <w:r>
        <w:rPr>
          <w:b/>
          <w:sz w:val="24"/>
        </w:rPr>
        <w:t>Evaluatie</w:t>
      </w:r>
      <w:r w:rsidR="00341D10">
        <w:rPr>
          <w:b/>
          <w:sz w:val="24"/>
        </w:rPr>
        <w:t xml:space="preserve"> (in te vullen door de projectregisseur)</w:t>
      </w:r>
    </w:p>
    <w:tbl>
      <w:tblPr>
        <w:tblStyle w:val="Tabelraster"/>
        <w:tblW w:w="9039" w:type="dxa"/>
        <w:tblLook w:val="04A0" w:firstRow="1" w:lastRow="0" w:firstColumn="1" w:lastColumn="0" w:noHBand="0" w:noVBand="1"/>
      </w:tblPr>
      <w:tblGrid>
        <w:gridCol w:w="2689"/>
        <w:gridCol w:w="667"/>
        <w:gridCol w:w="1254"/>
        <w:gridCol w:w="1532"/>
        <w:gridCol w:w="1532"/>
        <w:gridCol w:w="1365"/>
      </w:tblGrid>
      <w:tr w:rsidR="007A32A5" w:rsidRPr="00E10500" w:rsidTr="00B13CC8">
        <w:tc>
          <w:tcPr>
            <w:tcW w:w="2689" w:type="dxa"/>
          </w:tcPr>
          <w:p w:rsidR="007A32A5" w:rsidRPr="00CA3430" w:rsidRDefault="00AC521B" w:rsidP="0066433A">
            <w:pPr>
              <w:rPr>
                <w:b/>
              </w:rPr>
            </w:pPr>
            <w:r>
              <w:rPr>
                <w:b/>
              </w:rPr>
              <w:t>Wat ging goed</w:t>
            </w:r>
          </w:p>
        </w:tc>
        <w:tc>
          <w:tcPr>
            <w:tcW w:w="6350" w:type="dxa"/>
            <w:gridSpan w:val="5"/>
          </w:tcPr>
          <w:p w:rsidR="007A32A5" w:rsidRPr="00F472E6" w:rsidRDefault="007A32A5" w:rsidP="0066433A"/>
        </w:tc>
      </w:tr>
      <w:tr w:rsidR="007A32A5" w:rsidRPr="00E10500" w:rsidTr="00B13CC8">
        <w:tc>
          <w:tcPr>
            <w:tcW w:w="2689" w:type="dxa"/>
          </w:tcPr>
          <w:p w:rsidR="007A32A5" w:rsidRPr="00CA3430" w:rsidRDefault="00AC521B" w:rsidP="0066433A">
            <w:pPr>
              <w:rPr>
                <w:b/>
              </w:rPr>
            </w:pPr>
            <w:r>
              <w:rPr>
                <w:b/>
              </w:rPr>
              <w:t>Wat kan beter</w:t>
            </w:r>
          </w:p>
        </w:tc>
        <w:tc>
          <w:tcPr>
            <w:tcW w:w="6350" w:type="dxa"/>
            <w:gridSpan w:val="5"/>
          </w:tcPr>
          <w:p w:rsidR="007A32A5" w:rsidRPr="00F472E6" w:rsidRDefault="007A32A5" w:rsidP="0066433A"/>
        </w:tc>
      </w:tr>
      <w:tr w:rsidR="00EC3E35" w:rsidRPr="005D33A8" w:rsidTr="009B5D92">
        <w:tc>
          <w:tcPr>
            <w:tcW w:w="9039" w:type="dxa"/>
            <w:gridSpan w:val="6"/>
          </w:tcPr>
          <w:p w:rsidR="00EC3E35" w:rsidRPr="00CA3430" w:rsidRDefault="00EC3E35" w:rsidP="0066433A">
            <w:pPr>
              <w:rPr>
                <w:b/>
              </w:rPr>
            </w:pPr>
            <w:r>
              <w:rPr>
                <w:b/>
              </w:rPr>
              <w:t>Tevredenheid</w:t>
            </w:r>
          </w:p>
          <w:p w:rsidR="00EC3E35" w:rsidRPr="00F472E6" w:rsidRDefault="00EC3E35" w:rsidP="0066433A">
            <w:r>
              <w:t>(1 = niet tevreden, 5 = erg tevreden)</w:t>
            </w:r>
          </w:p>
        </w:tc>
      </w:tr>
      <w:tr w:rsidR="007D5BB9" w:rsidRPr="005D33A8" w:rsidTr="00B13CC8">
        <w:tc>
          <w:tcPr>
            <w:tcW w:w="2689" w:type="dxa"/>
          </w:tcPr>
          <w:p w:rsidR="00EC3E35" w:rsidRPr="00CA3430" w:rsidRDefault="00EC3E35" w:rsidP="0066433A">
            <w:pPr>
              <w:rPr>
                <w:b/>
              </w:rPr>
            </w:pPr>
            <w:r>
              <w:rPr>
                <w:b/>
              </w:rPr>
              <w:t>Communicatie</w:t>
            </w:r>
          </w:p>
        </w:tc>
        <w:tc>
          <w:tcPr>
            <w:tcW w:w="667" w:type="dxa"/>
          </w:tcPr>
          <w:p w:rsidR="00EC3E35" w:rsidRDefault="00EC3E35" w:rsidP="00EC3E35">
            <w:pPr>
              <w:jc w:val="center"/>
            </w:pPr>
            <w:r>
              <w:t>1</w:t>
            </w:r>
          </w:p>
        </w:tc>
        <w:tc>
          <w:tcPr>
            <w:tcW w:w="1254" w:type="dxa"/>
          </w:tcPr>
          <w:p w:rsidR="00EC3E35" w:rsidRDefault="00EC3E35" w:rsidP="00EC3E35">
            <w:pPr>
              <w:jc w:val="center"/>
            </w:pPr>
            <w:r>
              <w:t>2</w:t>
            </w:r>
          </w:p>
        </w:tc>
        <w:tc>
          <w:tcPr>
            <w:tcW w:w="1532" w:type="dxa"/>
          </w:tcPr>
          <w:p w:rsidR="00EC3E35" w:rsidRDefault="00EC3E35" w:rsidP="00EC3E35">
            <w:pPr>
              <w:jc w:val="center"/>
            </w:pPr>
            <w:r>
              <w:t>3</w:t>
            </w:r>
          </w:p>
        </w:tc>
        <w:tc>
          <w:tcPr>
            <w:tcW w:w="1532" w:type="dxa"/>
          </w:tcPr>
          <w:p w:rsidR="00EC3E35" w:rsidRDefault="00EC3E35" w:rsidP="00EC3E35">
            <w:pPr>
              <w:jc w:val="center"/>
            </w:pPr>
            <w:r>
              <w:t>4</w:t>
            </w:r>
          </w:p>
        </w:tc>
        <w:tc>
          <w:tcPr>
            <w:tcW w:w="1365" w:type="dxa"/>
          </w:tcPr>
          <w:p w:rsidR="00EC3E35" w:rsidRDefault="00EC3E35" w:rsidP="00EC3E35">
            <w:pPr>
              <w:jc w:val="center"/>
            </w:pPr>
            <w:r>
              <w:t>5</w:t>
            </w:r>
          </w:p>
        </w:tc>
      </w:tr>
      <w:tr w:rsidR="007D5BB9" w:rsidRPr="005D33A8" w:rsidTr="00B13CC8">
        <w:tc>
          <w:tcPr>
            <w:tcW w:w="2689" w:type="dxa"/>
          </w:tcPr>
          <w:p w:rsidR="00EC3E35" w:rsidRPr="00CA3430" w:rsidRDefault="00EC3E35" w:rsidP="0066433A">
            <w:pPr>
              <w:rPr>
                <w:b/>
              </w:rPr>
            </w:pPr>
            <w:r>
              <w:rPr>
                <w:b/>
              </w:rPr>
              <w:t>Meedenken aannemer</w:t>
            </w:r>
          </w:p>
        </w:tc>
        <w:tc>
          <w:tcPr>
            <w:tcW w:w="667" w:type="dxa"/>
          </w:tcPr>
          <w:p w:rsidR="00EC3E35" w:rsidRDefault="00EC3E35" w:rsidP="00EC3E35">
            <w:pPr>
              <w:jc w:val="center"/>
            </w:pPr>
            <w:r>
              <w:t>1</w:t>
            </w:r>
          </w:p>
        </w:tc>
        <w:tc>
          <w:tcPr>
            <w:tcW w:w="1254" w:type="dxa"/>
          </w:tcPr>
          <w:p w:rsidR="00EC3E35" w:rsidRDefault="00EC3E35" w:rsidP="00EC3E35">
            <w:pPr>
              <w:jc w:val="center"/>
            </w:pPr>
            <w:r>
              <w:t>2</w:t>
            </w:r>
          </w:p>
        </w:tc>
        <w:tc>
          <w:tcPr>
            <w:tcW w:w="1532" w:type="dxa"/>
          </w:tcPr>
          <w:p w:rsidR="00EC3E35" w:rsidRDefault="00EC3E35" w:rsidP="00EC3E35">
            <w:pPr>
              <w:jc w:val="center"/>
            </w:pPr>
            <w:r>
              <w:t>3</w:t>
            </w:r>
          </w:p>
        </w:tc>
        <w:tc>
          <w:tcPr>
            <w:tcW w:w="1532" w:type="dxa"/>
          </w:tcPr>
          <w:p w:rsidR="00EC3E35" w:rsidRDefault="00EC3E35" w:rsidP="00EC3E35">
            <w:pPr>
              <w:jc w:val="center"/>
            </w:pPr>
            <w:r>
              <w:t>4</w:t>
            </w:r>
          </w:p>
        </w:tc>
        <w:tc>
          <w:tcPr>
            <w:tcW w:w="1365" w:type="dxa"/>
          </w:tcPr>
          <w:p w:rsidR="00EC3E35" w:rsidRDefault="00EC3E35" w:rsidP="00EC3E35">
            <w:pPr>
              <w:jc w:val="center"/>
            </w:pPr>
            <w:r>
              <w:t>5</w:t>
            </w:r>
          </w:p>
        </w:tc>
      </w:tr>
      <w:tr w:rsidR="007D5BB9" w:rsidRPr="005D33A8" w:rsidTr="00B13CC8">
        <w:tc>
          <w:tcPr>
            <w:tcW w:w="2689" w:type="dxa"/>
          </w:tcPr>
          <w:p w:rsidR="00EC3E35" w:rsidRPr="005528B0" w:rsidRDefault="00B13CC8" w:rsidP="0066433A">
            <w:pPr>
              <w:rPr>
                <w:b/>
              </w:rPr>
            </w:pPr>
            <w:r>
              <w:rPr>
                <w:b/>
              </w:rPr>
              <w:t>Kwaliteit uitgevoerd</w:t>
            </w:r>
            <w:r w:rsidR="00081816" w:rsidRPr="005528B0">
              <w:rPr>
                <w:b/>
              </w:rPr>
              <w:t xml:space="preserve"> werk</w:t>
            </w:r>
          </w:p>
        </w:tc>
        <w:tc>
          <w:tcPr>
            <w:tcW w:w="667" w:type="dxa"/>
          </w:tcPr>
          <w:p w:rsidR="00EC3E35" w:rsidRDefault="00EC3E35" w:rsidP="00EC3E35">
            <w:pPr>
              <w:jc w:val="center"/>
            </w:pPr>
            <w:r>
              <w:t>1</w:t>
            </w:r>
          </w:p>
        </w:tc>
        <w:tc>
          <w:tcPr>
            <w:tcW w:w="1254" w:type="dxa"/>
          </w:tcPr>
          <w:p w:rsidR="00EC3E35" w:rsidRDefault="00EC3E35" w:rsidP="00EC3E35">
            <w:pPr>
              <w:jc w:val="center"/>
            </w:pPr>
            <w:r>
              <w:t>2</w:t>
            </w:r>
          </w:p>
        </w:tc>
        <w:tc>
          <w:tcPr>
            <w:tcW w:w="1532" w:type="dxa"/>
          </w:tcPr>
          <w:p w:rsidR="00EC3E35" w:rsidRDefault="00EC3E35" w:rsidP="00EC3E35">
            <w:pPr>
              <w:jc w:val="center"/>
            </w:pPr>
            <w:r>
              <w:t>3</w:t>
            </w:r>
          </w:p>
        </w:tc>
        <w:tc>
          <w:tcPr>
            <w:tcW w:w="1532" w:type="dxa"/>
          </w:tcPr>
          <w:p w:rsidR="00EC3E35" w:rsidRDefault="00EC3E35" w:rsidP="00EC3E35">
            <w:pPr>
              <w:jc w:val="center"/>
            </w:pPr>
            <w:r>
              <w:t>4</w:t>
            </w:r>
          </w:p>
        </w:tc>
        <w:tc>
          <w:tcPr>
            <w:tcW w:w="1365" w:type="dxa"/>
          </w:tcPr>
          <w:p w:rsidR="00EC3E35" w:rsidRDefault="00EC3E35" w:rsidP="00EC3E35">
            <w:pPr>
              <w:jc w:val="center"/>
            </w:pPr>
            <w:r>
              <w:t>5</w:t>
            </w:r>
          </w:p>
        </w:tc>
      </w:tr>
      <w:tr w:rsidR="007D5BB9" w:rsidRPr="005D33A8" w:rsidTr="00B13CC8">
        <w:tc>
          <w:tcPr>
            <w:tcW w:w="2689" w:type="dxa"/>
          </w:tcPr>
          <w:p w:rsidR="00EC3E35" w:rsidRPr="005528B0" w:rsidRDefault="00081816" w:rsidP="0066433A">
            <w:pPr>
              <w:rPr>
                <w:b/>
              </w:rPr>
            </w:pPr>
            <w:r w:rsidRPr="005528B0">
              <w:rPr>
                <w:b/>
              </w:rPr>
              <w:t>Planning</w:t>
            </w:r>
          </w:p>
        </w:tc>
        <w:tc>
          <w:tcPr>
            <w:tcW w:w="667" w:type="dxa"/>
          </w:tcPr>
          <w:p w:rsidR="00EC3E35" w:rsidRDefault="00EC3E35" w:rsidP="00EC3E35">
            <w:pPr>
              <w:jc w:val="center"/>
            </w:pPr>
            <w:r>
              <w:t>1</w:t>
            </w:r>
          </w:p>
        </w:tc>
        <w:tc>
          <w:tcPr>
            <w:tcW w:w="1254" w:type="dxa"/>
          </w:tcPr>
          <w:p w:rsidR="00EC3E35" w:rsidRDefault="00EC3E35" w:rsidP="00EC3E35">
            <w:pPr>
              <w:jc w:val="center"/>
            </w:pPr>
            <w:r>
              <w:t>2</w:t>
            </w:r>
          </w:p>
        </w:tc>
        <w:tc>
          <w:tcPr>
            <w:tcW w:w="1532" w:type="dxa"/>
          </w:tcPr>
          <w:p w:rsidR="00EC3E35" w:rsidRDefault="00EC3E35" w:rsidP="00EC3E35">
            <w:pPr>
              <w:jc w:val="center"/>
            </w:pPr>
            <w:r>
              <w:t>3</w:t>
            </w:r>
          </w:p>
        </w:tc>
        <w:tc>
          <w:tcPr>
            <w:tcW w:w="1532" w:type="dxa"/>
          </w:tcPr>
          <w:p w:rsidR="00EC3E35" w:rsidRDefault="00EC3E35" w:rsidP="00EC3E35">
            <w:pPr>
              <w:jc w:val="center"/>
            </w:pPr>
            <w:r>
              <w:t>4</w:t>
            </w:r>
          </w:p>
        </w:tc>
        <w:tc>
          <w:tcPr>
            <w:tcW w:w="1365" w:type="dxa"/>
          </w:tcPr>
          <w:p w:rsidR="00EC3E35" w:rsidRDefault="00EC3E35" w:rsidP="00EC3E35">
            <w:pPr>
              <w:jc w:val="center"/>
            </w:pPr>
            <w:r>
              <w:t>5</w:t>
            </w:r>
          </w:p>
        </w:tc>
      </w:tr>
      <w:tr w:rsidR="007D5BB9" w:rsidRPr="005D33A8" w:rsidTr="00B13CC8">
        <w:tc>
          <w:tcPr>
            <w:tcW w:w="2689" w:type="dxa"/>
          </w:tcPr>
          <w:p w:rsidR="00EC3E35" w:rsidRPr="00CA3430" w:rsidRDefault="00EC3E35" w:rsidP="00767987">
            <w:pPr>
              <w:rPr>
                <w:b/>
              </w:rPr>
            </w:pPr>
            <w:r>
              <w:rPr>
                <w:b/>
              </w:rPr>
              <w:t>Oplevering</w:t>
            </w:r>
            <w:r w:rsidR="00081816">
              <w:rPr>
                <w:b/>
              </w:rPr>
              <w:t xml:space="preserve">  </w:t>
            </w:r>
          </w:p>
        </w:tc>
        <w:tc>
          <w:tcPr>
            <w:tcW w:w="667" w:type="dxa"/>
          </w:tcPr>
          <w:p w:rsidR="00EC3E35" w:rsidRDefault="00EC3E35" w:rsidP="00EC3E35">
            <w:pPr>
              <w:jc w:val="center"/>
            </w:pPr>
            <w:r>
              <w:t>1</w:t>
            </w:r>
          </w:p>
        </w:tc>
        <w:tc>
          <w:tcPr>
            <w:tcW w:w="1254" w:type="dxa"/>
          </w:tcPr>
          <w:p w:rsidR="00EC3E35" w:rsidRDefault="00EC3E35" w:rsidP="00EC3E35">
            <w:pPr>
              <w:jc w:val="center"/>
            </w:pPr>
            <w:r>
              <w:t>2</w:t>
            </w:r>
          </w:p>
        </w:tc>
        <w:tc>
          <w:tcPr>
            <w:tcW w:w="1532" w:type="dxa"/>
          </w:tcPr>
          <w:p w:rsidR="00EC3E35" w:rsidRDefault="00EC3E35" w:rsidP="00EC3E35">
            <w:pPr>
              <w:jc w:val="center"/>
            </w:pPr>
            <w:r>
              <w:t>3</w:t>
            </w:r>
          </w:p>
        </w:tc>
        <w:tc>
          <w:tcPr>
            <w:tcW w:w="1532" w:type="dxa"/>
          </w:tcPr>
          <w:p w:rsidR="00EC3E35" w:rsidRDefault="00EC3E35" w:rsidP="00EC3E35">
            <w:pPr>
              <w:jc w:val="center"/>
            </w:pPr>
            <w:r>
              <w:t>4</w:t>
            </w:r>
          </w:p>
        </w:tc>
        <w:tc>
          <w:tcPr>
            <w:tcW w:w="1365" w:type="dxa"/>
          </w:tcPr>
          <w:p w:rsidR="00EC3E35" w:rsidRDefault="00EC3E35" w:rsidP="00EC3E35">
            <w:pPr>
              <w:jc w:val="center"/>
            </w:pPr>
            <w:r>
              <w:t>5</w:t>
            </w:r>
          </w:p>
        </w:tc>
      </w:tr>
      <w:tr w:rsidR="00EC3E35" w:rsidRPr="005D33A8" w:rsidTr="00B13CC8">
        <w:tc>
          <w:tcPr>
            <w:tcW w:w="2689" w:type="dxa"/>
          </w:tcPr>
          <w:p w:rsidR="00EC3E35" w:rsidRPr="00CA3430" w:rsidRDefault="007D5BB9" w:rsidP="0066433A">
            <w:pPr>
              <w:rPr>
                <w:b/>
              </w:rPr>
            </w:pPr>
            <w:r>
              <w:rPr>
                <w:b/>
              </w:rPr>
              <w:t>Heeft de aannemer meegedacht in het offerte traject om kosten te besparen?</w:t>
            </w:r>
          </w:p>
        </w:tc>
        <w:tc>
          <w:tcPr>
            <w:tcW w:w="6350" w:type="dxa"/>
            <w:gridSpan w:val="5"/>
          </w:tcPr>
          <w:p w:rsidR="00EC3E35" w:rsidRDefault="00EC3E35" w:rsidP="00EC3E35">
            <w:pPr>
              <w:jc w:val="center"/>
            </w:pPr>
          </w:p>
        </w:tc>
      </w:tr>
      <w:tr w:rsidR="007D5BB9" w:rsidRPr="005D33A8" w:rsidTr="00B13CC8">
        <w:tc>
          <w:tcPr>
            <w:tcW w:w="2689" w:type="dxa"/>
          </w:tcPr>
          <w:p w:rsidR="007D5BB9" w:rsidRDefault="007D5BB9" w:rsidP="0066433A">
            <w:pPr>
              <w:rPr>
                <w:b/>
              </w:rPr>
            </w:pPr>
            <w:r>
              <w:rPr>
                <w:b/>
              </w:rPr>
              <w:t>Was er tijdens de uitvoering sprake van meer/</w:t>
            </w:r>
            <w:r w:rsidR="00B13CC8">
              <w:rPr>
                <w:b/>
              </w:rPr>
              <w:t xml:space="preserve"> </w:t>
            </w:r>
            <w:r>
              <w:rPr>
                <w:b/>
              </w:rPr>
              <w:t>minderwerk? Hoe heeft de aannemer meegedacht?</w:t>
            </w:r>
          </w:p>
        </w:tc>
        <w:tc>
          <w:tcPr>
            <w:tcW w:w="6350" w:type="dxa"/>
            <w:gridSpan w:val="5"/>
          </w:tcPr>
          <w:p w:rsidR="007D5BB9" w:rsidRDefault="007D5BB9" w:rsidP="00EC3E35">
            <w:pPr>
              <w:jc w:val="center"/>
            </w:pPr>
          </w:p>
        </w:tc>
      </w:tr>
      <w:tr w:rsidR="007D5BB9" w:rsidRPr="005D33A8" w:rsidTr="00B13CC8">
        <w:tc>
          <w:tcPr>
            <w:tcW w:w="2689" w:type="dxa"/>
          </w:tcPr>
          <w:p w:rsidR="007D5BB9" w:rsidRDefault="006C7990" w:rsidP="0066433A">
            <w:pPr>
              <w:rPr>
                <w:b/>
              </w:rPr>
            </w:pPr>
            <w:r>
              <w:rPr>
                <w:b/>
              </w:rPr>
              <w:t>Heeft de aannemer verbetervoorstellen gedaan om de kwaliteit van het eindresultaat te verbeteren?</w:t>
            </w:r>
          </w:p>
        </w:tc>
        <w:tc>
          <w:tcPr>
            <w:tcW w:w="6350" w:type="dxa"/>
            <w:gridSpan w:val="5"/>
          </w:tcPr>
          <w:p w:rsidR="007D5BB9" w:rsidRDefault="007D5BB9" w:rsidP="00EC3E35">
            <w:pPr>
              <w:jc w:val="center"/>
            </w:pPr>
          </w:p>
        </w:tc>
      </w:tr>
      <w:tr w:rsidR="006C7990" w:rsidRPr="005D33A8" w:rsidTr="00B13CC8">
        <w:tc>
          <w:tcPr>
            <w:tcW w:w="2689" w:type="dxa"/>
          </w:tcPr>
          <w:p w:rsidR="006C7990" w:rsidRDefault="006C7990" w:rsidP="006C7990">
            <w:pPr>
              <w:rPr>
                <w:b/>
              </w:rPr>
            </w:pPr>
            <w:r>
              <w:rPr>
                <w:b/>
              </w:rPr>
              <w:t>Heeft de aannemer tijdens de uitvoering voldoende aansturing aan de onderaannemers gegeven?</w:t>
            </w:r>
          </w:p>
        </w:tc>
        <w:tc>
          <w:tcPr>
            <w:tcW w:w="6350" w:type="dxa"/>
            <w:gridSpan w:val="5"/>
          </w:tcPr>
          <w:p w:rsidR="006C7990" w:rsidRDefault="006C7990" w:rsidP="00EC3E35">
            <w:pPr>
              <w:jc w:val="center"/>
            </w:pPr>
          </w:p>
        </w:tc>
      </w:tr>
      <w:tr w:rsidR="006C7990" w:rsidRPr="005D33A8" w:rsidTr="00B13CC8">
        <w:tc>
          <w:tcPr>
            <w:tcW w:w="2689" w:type="dxa"/>
          </w:tcPr>
          <w:p w:rsidR="006C7990" w:rsidRDefault="006C7990" w:rsidP="0066433A">
            <w:pPr>
              <w:rPr>
                <w:b/>
              </w:rPr>
            </w:pPr>
            <w:r>
              <w:rPr>
                <w:b/>
              </w:rPr>
              <w:t xml:space="preserve">Heeft de </w:t>
            </w:r>
            <w:r w:rsidR="00B13CC8">
              <w:rPr>
                <w:b/>
              </w:rPr>
              <w:t>aannemer</w:t>
            </w:r>
            <w:r>
              <w:rPr>
                <w:b/>
              </w:rPr>
              <w:t xml:space="preserve"> revisiegegevens overhandigd?</w:t>
            </w:r>
          </w:p>
        </w:tc>
        <w:tc>
          <w:tcPr>
            <w:tcW w:w="6350" w:type="dxa"/>
            <w:gridSpan w:val="5"/>
          </w:tcPr>
          <w:p w:rsidR="006C7990" w:rsidRDefault="006C7990" w:rsidP="00EC3E35">
            <w:pPr>
              <w:jc w:val="center"/>
            </w:pPr>
          </w:p>
        </w:tc>
      </w:tr>
      <w:tr w:rsidR="006C7990" w:rsidRPr="005D33A8" w:rsidTr="00B13CC8">
        <w:tc>
          <w:tcPr>
            <w:tcW w:w="2689" w:type="dxa"/>
          </w:tcPr>
          <w:p w:rsidR="006C7990" w:rsidRDefault="006C7990" w:rsidP="0066433A">
            <w:pPr>
              <w:rPr>
                <w:b/>
              </w:rPr>
            </w:pPr>
            <w:r>
              <w:rPr>
                <w:b/>
              </w:rPr>
              <w:t>Overige opmerking(en)</w:t>
            </w:r>
          </w:p>
        </w:tc>
        <w:tc>
          <w:tcPr>
            <w:tcW w:w="6350" w:type="dxa"/>
            <w:gridSpan w:val="5"/>
          </w:tcPr>
          <w:p w:rsidR="006C7990" w:rsidRDefault="006C7990" w:rsidP="00EC3E35">
            <w:pPr>
              <w:jc w:val="center"/>
            </w:pPr>
          </w:p>
        </w:tc>
      </w:tr>
    </w:tbl>
    <w:p w:rsidR="007A32A5" w:rsidRDefault="007A32A5" w:rsidP="00F472E6"/>
    <w:p w:rsidR="00B13CC8" w:rsidRDefault="00B13CC8" w:rsidP="00F472E6"/>
    <w:p w:rsidR="00B13CC8" w:rsidRDefault="00B13CC8" w:rsidP="00F472E6"/>
    <w:p w:rsidR="00B13CC8" w:rsidRDefault="00B13CC8" w:rsidP="00F472E6"/>
    <w:p w:rsidR="007A32A5" w:rsidRDefault="00341D10" w:rsidP="00F472E6">
      <w:r>
        <w:rPr>
          <w:b/>
          <w:sz w:val="24"/>
        </w:rPr>
        <w:lastRenderedPageBreak/>
        <w:t xml:space="preserve">Evaluatie (in te vullen door de </w:t>
      </w:r>
      <w:r>
        <w:rPr>
          <w:b/>
          <w:sz w:val="24"/>
        </w:rPr>
        <w:t>aannemer</w:t>
      </w:r>
      <w:r>
        <w:rPr>
          <w:b/>
          <w:sz w:val="24"/>
        </w:rPr>
        <w:t>)</w:t>
      </w:r>
    </w:p>
    <w:tbl>
      <w:tblPr>
        <w:tblStyle w:val="Tabelraster"/>
        <w:tblW w:w="9039" w:type="dxa"/>
        <w:tblLook w:val="04A0" w:firstRow="1" w:lastRow="0" w:firstColumn="1" w:lastColumn="0" w:noHBand="0" w:noVBand="1"/>
      </w:tblPr>
      <w:tblGrid>
        <w:gridCol w:w="2689"/>
        <w:gridCol w:w="6350"/>
      </w:tblGrid>
      <w:tr w:rsidR="00341D10" w:rsidRPr="00E10500" w:rsidTr="00DC46AB">
        <w:tc>
          <w:tcPr>
            <w:tcW w:w="2689" w:type="dxa"/>
          </w:tcPr>
          <w:p w:rsidR="00341D10" w:rsidRPr="00CA3430" w:rsidRDefault="00341D10" w:rsidP="00DC46AB">
            <w:pPr>
              <w:rPr>
                <w:b/>
              </w:rPr>
            </w:pPr>
            <w:r>
              <w:rPr>
                <w:b/>
              </w:rPr>
              <w:t>Wat ging goed</w:t>
            </w:r>
          </w:p>
        </w:tc>
        <w:tc>
          <w:tcPr>
            <w:tcW w:w="6350" w:type="dxa"/>
          </w:tcPr>
          <w:p w:rsidR="00341D10" w:rsidRPr="00F472E6" w:rsidRDefault="00341D10" w:rsidP="00DC46AB"/>
        </w:tc>
      </w:tr>
      <w:tr w:rsidR="00341D10" w:rsidRPr="00E10500" w:rsidTr="00DC46AB">
        <w:tc>
          <w:tcPr>
            <w:tcW w:w="2689" w:type="dxa"/>
          </w:tcPr>
          <w:p w:rsidR="00341D10" w:rsidRPr="00CA3430" w:rsidRDefault="00341D10" w:rsidP="00DC46AB">
            <w:pPr>
              <w:rPr>
                <w:b/>
              </w:rPr>
            </w:pPr>
            <w:r>
              <w:rPr>
                <w:b/>
              </w:rPr>
              <w:t>Wat kan beter</w:t>
            </w:r>
          </w:p>
        </w:tc>
        <w:tc>
          <w:tcPr>
            <w:tcW w:w="6350" w:type="dxa"/>
          </w:tcPr>
          <w:p w:rsidR="00341D10" w:rsidRPr="00F472E6" w:rsidRDefault="00341D10" w:rsidP="00DC46AB"/>
        </w:tc>
      </w:tr>
      <w:tr w:rsidR="00341D10" w:rsidRPr="005D33A8" w:rsidTr="00DC46AB">
        <w:tc>
          <w:tcPr>
            <w:tcW w:w="2689" w:type="dxa"/>
          </w:tcPr>
          <w:p w:rsidR="00341D10" w:rsidRDefault="00341D10" w:rsidP="00DC46AB">
            <w:pPr>
              <w:rPr>
                <w:b/>
              </w:rPr>
            </w:pPr>
            <w:r>
              <w:rPr>
                <w:b/>
              </w:rPr>
              <w:t>Overige opmerking(en)</w:t>
            </w:r>
          </w:p>
        </w:tc>
        <w:tc>
          <w:tcPr>
            <w:tcW w:w="6350" w:type="dxa"/>
          </w:tcPr>
          <w:p w:rsidR="00341D10" w:rsidRDefault="00341D10" w:rsidP="00DC46AB">
            <w:pPr>
              <w:jc w:val="center"/>
            </w:pPr>
          </w:p>
        </w:tc>
      </w:tr>
    </w:tbl>
    <w:p w:rsidR="00341D10" w:rsidRDefault="00341D10" w:rsidP="00F472E6"/>
    <w:p w:rsidR="00341D10" w:rsidRDefault="00341D10" w:rsidP="00F472E6"/>
    <w:tbl>
      <w:tblPr>
        <w:tblStyle w:val="Tabelraster"/>
        <w:tblpPr w:leftFromText="141" w:rightFromText="141" w:vertAnchor="page" w:horzAnchor="margin" w:tblpY="3076"/>
        <w:tblW w:w="9067" w:type="dxa"/>
        <w:tblLook w:val="04A0" w:firstRow="1" w:lastRow="0" w:firstColumn="1" w:lastColumn="0" w:noHBand="0" w:noVBand="1"/>
      </w:tblPr>
      <w:tblGrid>
        <w:gridCol w:w="4356"/>
        <w:gridCol w:w="4711"/>
      </w:tblGrid>
      <w:tr w:rsidR="00341D10" w:rsidRPr="00E10500" w:rsidTr="00341D10">
        <w:tc>
          <w:tcPr>
            <w:tcW w:w="4356" w:type="dxa"/>
          </w:tcPr>
          <w:p w:rsidR="00341D10" w:rsidRPr="00CA3430" w:rsidRDefault="00341D10" w:rsidP="00341D10">
            <w:pPr>
              <w:rPr>
                <w:b/>
              </w:rPr>
            </w:pPr>
            <w:r w:rsidRPr="00CA3430">
              <w:rPr>
                <w:b/>
              </w:rPr>
              <w:t xml:space="preserve">Akkoord </w:t>
            </w:r>
            <w:r>
              <w:rPr>
                <w:b/>
              </w:rPr>
              <w:t>COA</w:t>
            </w:r>
          </w:p>
        </w:tc>
        <w:tc>
          <w:tcPr>
            <w:tcW w:w="4711" w:type="dxa"/>
          </w:tcPr>
          <w:p w:rsidR="00341D10" w:rsidRPr="00CA3430" w:rsidRDefault="00341D10" w:rsidP="00341D10">
            <w:pPr>
              <w:rPr>
                <w:b/>
              </w:rPr>
            </w:pPr>
            <w:r w:rsidRPr="00CA3430">
              <w:rPr>
                <w:b/>
              </w:rPr>
              <w:t xml:space="preserve">Akkoord </w:t>
            </w:r>
            <w:r>
              <w:rPr>
                <w:b/>
              </w:rPr>
              <w:t>POP aannemer</w:t>
            </w:r>
          </w:p>
        </w:tc>
      </w:tr>
      <w:tr w:rsidR="00341D10" w:rsidRPr="00E10500" w:rsidTr="00341D10">
        <w:tc>
          <w:tcPr>
            <w:tcW w:w="4356" w:type="dxa"/>
          </w:tcPr>
          <w:p w:rsidR="00341D10" w:rsidRDefault="00341D10" w:rsidP="00341D10">
            <w:r w:rsidRPr="00CA3430">
              <w:t>Naam</w:t>
            </w:r>
          </w:p>
          <w:p w:rsidR="00341D10" w:rsidRPr="00CA3430" w:rsidRDefault="00341D10" w:rsidP="00341D10"/>
          <w:p w:rsidR="00341D10" w:rsidRPr="00CA3430" w:rsidRDefault="00341D10" w:rsidP="00341D10"/>
        </w:tc>
        <w:tc>
          <w:tcPr>
            <w:tcW w:w="4711" w:type="dxa"/>
          </w:tcPr>
          <w:p w:rsidR="00341D10" w:rsidRDefault="00341D10" w:rsidP="00341D10">
            <w:r w:rsidRPr="00CA3430">
              <w:t>Naam</w:t>
            </w:r>
          </w:p>
          <w:p w:rsidR="00341D10" w:rsidRPr="00CA3430" w:rsidRDefault="00341D10" w:rsidP="00341D10"/>
          <w:p w:rsidR="00341D10" w:rsidRPr="00CA3430" w:rsidRDefault="00341D10" w:rsidP="00341D10"/>
        </w:tc>
      </w:tr>
      <w:tr w:rsidR="00341D10" w:rsidRPr="005D33A8" w:rsidTr="00341D10">
        <w:tc>
          <w:tcPr>
            <w:tcW w:w="4356" w:type="dxa"/>
          </w:tcPr>
          <w:p w:rsidR="00341D10" w:rsidRDefault="00341D10" w:rsidP="00341D10">
            <w:r w:rsidRPr="00CA3430">
              <w:t>Datum</w:t>
            </w:r>
          </w:p>
          <w:p w:rsidR="00341D10" w:rsidRPr="00CA3430" w:rsidRDefault="00341D10" w:rsidP="00341D10"/>
          <w:p w:rsidR="00341D10" w:rsidRPr="00CA3430" w:rsidRDefault="00341D10" w:rsidP="00341D10"/>
        </w:tc>
        <w:tc>
          <w:tcPr>
            <w:tcW w:w="4711" w:type="dxa"/>
          </w:tcPr>
          <w:p w:rsidR="00341D10" w:rsidRDefault="00341D10" w:rsidP="00341D10">
            <w:r w:rsidRPr="00CA3430">
              <w:t>Datum</w:t>
            </w:r>
          </w:p>
          <w:p w:rsidR="00341D10" w:rsidRPr="00CA3430" w:rsidRDefault="00341D10" w:rsidP="00341D10"/>
          <w:p w:rsidR="00341D10" w:rsidRPr="00CA3430" w:rsidRDefault="00341D10" w:rsidP="00341D10"/>
        </w:tc>
      </w:tr>
      <w:tr w:rsidR="00341D10" w:rsidRPr="005D33A8" w:rsidTr="00341D10">
        <w:tc>
          <w:tcPr>
            <w:tcW w:w="4356" w:type="dxa"/>
          </w:tcPr>
          <w:p w:rsidR="00341D10" w:rsidRDefault="00341D10" w:rsidP="00341D10">
            <w:r w:rsidRPr="00CA3430">
              <w:t>Handtekening</w:t>
            </w:r>
          </w:p>
          <w:p w:rsidR="00341D10" w:rsidRDefault="00341D10" w:rsidP="00341D10"/>
          <w:p w:rsidR="00341D10" w:rsidRDefault="00341D10" w:rsidP="00341D10"/>
          <w:p w:rsidR="00341D10" w:rsidRPr="00CA3430" w:rsidRDefault="00341D10" w:rsidP="00341D10"/>
        </w:tc>
        <w:tc>
          <w:tcPr>
            <w:tcW w:w="4711" w:type="dxa"/>
          </w:tcPr>
          <w:p w:rsidR="00341D10" w:rsidRDefault="00341D10" w:rsidP="00341D10">
            <w:r w:rsidRPr="00CA3430">
              <w:t>Handtekening</w:t>
            </w:r>
          </w:p>
          <w:p w:rsidR="00341D10" w:rsidRDefault="00341D10" w:rsidP="00341D10"/>
          <w:p w:rsidR="00341D10" w:rsidRDefault="00341D10" w:rsidP="00341D10"/>
          <w:p w:rsidR="00341D10" w:rsidRDefault="00341D10" w:rsidP="00341D10"/>
          <w:p w:rsidR="00341D10" w:rsidRPr="00CA3430" w:rsidRDefault="00341D10" w:rsidP="00341D10"/>
        </w:tc>
      </w:tr>
    </w:tbl>
    <w:p w:rsidR="00341D10" w:rsidRDefault="00341D10" w:rsidP="00341D10">
      <w:bookmarkStart w:id="0" w:name="OpenAt"/>
      <w:bookmarkStart w:id="1" w:name="_GoBack"/>
      <w:bookmarkEnd w:id="0"/>
      <w:bookmarkEnd w:id="1"/>
    </w:p>
    <w:sectPr w:rsidR="00341D1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4B51" w:rsidRDefault="00914B51" w:rsidP="00B222D9">
      <w:r>
        <w:separator/>
      </w:r>
    </w:p>
  </w:endnote>
  <w:endnote w:type="continuationSeparator" w:id="0">
    <w:p w:rsidR="00914B51" w:rsidRDefault="00914B51" w:rsidP="00B22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C0A" w:rsidRPr="00CA3430" w:rsidRDefault="008C7C0A" w:rsidP="00694585">
    <w:pPr>
      <w:pStyle w:val="Voettekst"/>
      <w:rPr>
        <w:sz w:val="16"/>
        <w:szCs w:val="16"/>
      </w:rPr>
    </w:pPr>
  </w:p>
  <w:p w:rsidR="007076AA" w:rsidRPr="00CA3430" w:rsidRDefault="007076AA" w:rsidP="00CA3430">
    <w:pPr>
      <w:pStyle w:val="Voettekst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4B51" w:rsidRDefault="00914B51" w:rsidP="00B222D9">
      <w:r>
        <w:separator/>
      </w:r>
    </w:p>
  </w:footnote>
  <w:footnote w:type="continuationSeparator" w:id="0">
    <w:p w:rsidR="00914B51" w:rsidRDefault="00914B51" w:rsidP="00B222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2D9" w:rsidRDefault="00B222D9" w:rsidP="00B222D9">
    <w:pPr>
      <w:pStyle w:val="Koptekst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203F8ED" wp14:editId="6821B82F">
          <wp:simplePos x="0" y="0"/>
          <wp:positionH relativeFrom="column">
            <wp:posOffset>-61595</wp:posOffset>
          </wp:positionH>
          <wp:positionV relativeFrom="paragraph">
            <wp:posOffset>-173355</wp:posOffset>
          </wp:positionV>
          <wp:extent cx="2159635" cy="539750"/>
          <wp:effectExtent l="0" t="0" r="0" b="0"/>
          <wp:wrapSquare wrapText="bothSides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OA-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59635" cy="539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C219B"/>
    <w:multiLevelType w:val="hybridMultilevel"/>
    <w:tmpl w:val="C1D226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B44C3"/>
    <w:multiLevelType w:val="hybridMultilevel"/>
    <w:tmpl w:val="7C6E1DA4"/>
    <w:lvl w:ilvl="0" w:tplc="8A86B2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F66C9"/>
    <w:multiLevelType w:val="hybridMultilevel"/>
    <w:tmpl w:val="EEFCE244"/>
    <w:lvl w:ilvl="0" w:tplc="8A86B2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43B39"/>
    <w:multiLevelType w:val="hybridMultilevel"/>
    <w:tmpl w:val="5D6EE3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26A9F"/>
    <w:multiLevelType w:val="hybridMultilevel"/>
    <w:tmpl w:val="5ADE6D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61E88"/>
    <w:multiLevelType w:val="hybridMultilevel"/>
    <w:tmpl w:val="1688D9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CD2632"/>
    <w:multiLevelType w:val="hybridMultilevel"/>
    <w:tmpl w:val="BC0CA1FA"/>
    <w:lvl w:ilvl="0" w:tplc="C2C239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0C6939"/>
    <w:multiLevelType w:val="hybridMultilevel"/>
    <w:tmpl w:val="1BF4A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DC0674"/>
    <w:multiLevelType w:val="hybridMultilevel"/>
    <w:tmpl w:val="8354A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096562"/>
    <w:multiLevelType w:val="hybridMultilevel"/>
    <w:tmpl w:val="98E63CE4"/>
    <w:lvl w:ilvl="0" w:tplc="831EB8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EC011E"/>
    <w:multiLevelType w:val="hybridMultilevel"/>
    <w:tmpl w:val="33B04900"/>
    <w:lvl w:ilvl="0" w:tplc="74D68FB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6730A0"/>
    <w:multiLevelType w:val="hybridMultilevel"/>
    <w:tmpl w:val="37ECB1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472CB0"/>
    <w:multiLevelType w:val="hybridMultilevel"/>
    <w:tmpl w:val="F2B00E1E"/>
    <w:lvl w:ilvl="0" w:tplc="74D68FB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634903"/>
    <w:multiLevelType w:val="hybridMultilevel"/>
    <w:tmpl w:val="922E89D2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1C01BB7"/>
    <w:multiLevelType w:val="hybridMultilevel"/>
    <w:tmpl w:val="FEB0336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3F1838"/>
    <w:multiLevelType w:val="hybridMultilevel"/>
    <w:tmpl w:val="A2BA28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347037"/>
    <w:multiLevelType w:val="hybridMultilevel"/>
    <w:tmpl w:val="64EE73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3"/>
  </w:num>
  <w:num w:numId="4">
    <w:abstractNumId w:val="7"/>
  </w:num>
  <w:num w:numId="5">
    <w:abstractNumId w:val="4"/>
  </w:num>
  <w:num w:numId="6">
    <w:abstractNumId w:val="5"/>
  </w:num>
  <w:num w:numId="7">
    <w:abstractNumId w:val="16"/>
  </w:num>
  <w:num w:numId="8">
    <w:abstractNumId w:val="0"/>
  </w:num>
  <w:num w:numId="9">
    <w:abstractNumId w:val="13"/>
  </w:num>
  <w:num w:numId="10">
    <w:abstractNumId w:val="1"/>
  </w:num>
  <w:num w:numId="11">
    <w:abstractNumId w:val="2"/>
  </w:num>
  <w:num w:numId="12">
    <w:abstractNumId w:val="8"/>
  </w:num>
  <w:num w:numId="13">
    <w:abstractNumId w:val="11"/>
  </w:num>
  <w:num w:numId="14">
    <w:abstractNumId w:val="6"/>
  </w:num>
  <w:num w:numId="15">
    <w:abstractNumId w:val="9"/>
  </w:num>
  <w:num w:numId="16">
    <w:abstractNumId w:val="1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13F"/>
    <w:rsid w:val="00010EA6"/>
    <w:rsid w:val="00054414"/>
    <w:rsid w:val="00061F3F"/>
    <w:rsid w:val="00081816"/>
    <w:rsid w:val="00090CFE"/>
    <w:rsid w:val="000C4BD0"/>
    <w:rsid w:val="001E7A99"/>
    <w:rsid w:val="00200A39"/>
    <w:rsid w:val="00282A10"/>
    <w:rsid w:val="002C60F0"/>
    <w:rsid w:val="00315FB9"/>
    <w:rsid w:val="00341D0A"/>
    <w:rsid w:val="00341D10"/>
    <w:rsid w:val="003C7F0B"/>
    <w:rsid w:val="00414D98"/>
    <w:rsid w:val="005237A8"/>
    <w:rsid w:val="005528B0"/>
    <w:rsid w:val="005C52C8"/>
    <w:rsid w:val="00694585"/>
    <w:rsid w:val="00695C1B"/>
    <w:rsid w:val="006C7990"/>
    <w:rsid w:val="006F2FCF"/>
    <w:rsid w:val="007076AA"/>
    <w:rsid w:val="00767987"/>
    <w:rsid w:val="007A32A5"/>
    <w:rsid w:val="007D5BB9"/>
    <w:rsid w:val="00873439"/>
    <w:rsid w:val="008C7C0A"/>
    <w:rsid w:val="008E7357"/>
    <w:rsid w:val="00914B51"/>
    <w:rsid w:val="00964460"/>
    <w:rsid w:val="0097242E"/>
    <w:rsid w:val="00983812"/>
    <w:rsid w:val="009C5365"/>
    <w:rsid w:val="009F7D2F"/>
    <w:rsid w:val="00A825EA"/>
    <w:rsid w:val="00AC5153"/>
    <w:rsid w:val="00AC521B"/>
    <w:rsid w:val="00B13CC8"/>
    <w:rsid w:val="00B14D9D"/>
    <w:rsid w:val="00B21CE8"/>
    <w:rsid w:val="00B222D9"/>
    <w:rsid w:val="00BC1905"/>
    <w:rsid w:val="00C25308"/>
    <w:rsid w:val="00C52535"/>
    <w:rsid w:val="00CA3430"/>
    <w:rsid w:val="00CE5CC2"/>
    <w:rsid w:val="00CF02CE"/>
    <w:rsid w:val="00D3256D"/>
    <w:rsid w:val="00D75081"/>
    <w:rsid w:val="00D9060D"/>
    <w:rsid w:val="00D96607"/>
    <w:rsid w:val="00DE2CDF"/>
    <w:rsid w:val="00E073F6"/>
    <w:rsid w:val="00EC313F"/>
    <w:rsid w:val="00EC3E35"/>
    <w:rsid w:val="00EF2533"/>
    <w:rsid w:val="00F43A84"/>
    <w:rsid w:val="00F472E6"/>
    <w:rsid w:val="00FB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B49BEC0C-D6B4-4665-8918-986CBEABF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C5365"/>
    <w:rPr>
      <w:rFonts w:ascii="Arial" w:hAnsi="Arial"/>
      <w:szCs w:val="24"/>
    </w:rPr>
  </w:style>
  <w:style w:type="paragraph" w:styleId="Kop1">
    <w:name w:val="heading 1"/>
    <w:basedOn w:val="Standaard"/>
    <w:next w:val="Standaard"/>
    <w:link w:val="Kop1Char"/>
    <w:qFormat/>
    <w:rsid w:val="00D325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qFormat/>
    <w:rsid w:val="009C536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qFormat/>
    <w:rsid w:val="009C536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D325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EC313F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Lijstalinea">
    <w:name w:val="List Paragraph"/>
    <w:aliases w:val="A12 VEG"/>
    <w:basedOn w:val="Standaard"/>
    <w:link w:val="LijstalineaChar"/>
    <w:uiPriority w:val="34"/>
    <w:qFormat/>
    <w:rsid w:val="00B222D9"/>
    <w:pPr>
      <w:ind w:left="720"/>
      <w:contextualSpacing/>
    </w:pPr>
  </w:style>
  <w:style w:type="paragraph" w:styleId="Koptekst">
    <w:name w:val="header"/>
    <w:basedOn w:val="Standaard"/>
    <w:link w:val="KoptekstChar"/>
    <w:rsid w:val="00B222D9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rsid w:val="00B222D9"/>
    <w:rPr>
      <w:rFonts w:ascii="Arial" w:hAnsi="Arial"/>
      <w:szCs w:val="24"/>
    </w:rPr>
  </w:style>
  <w:style w:type="paragraph" w:styleId="Voettekst">
    <w:name w:val="footer"/>
    <w:basedOn w:val="Standaard"/>
    <w:link w:val="VoettekstChar"/>
    <w:uiPriority w:val="99"/>
    <w:rsid w:val="00B222D9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B222D9"/>
    <w:rPr>
      <w:rFonts w:ascii="Arial" w:hAnsi="Arial"/>
      <w:szCs w:val="24"/>
    </w:rPr>
  </w:style>
  <w:style w:type="paragraph" w:styleId="Ballontekst">
    <w:name w:val="Balloon Text"/>
    <w:basedOn w:val="Standaard"/>
    <w:link w:val="BallontekstChar"/>
    <w:rsid w:val="00B222D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B222D9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B222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jstalineaChar">
    <w:name w:val="Lijstalinea Char"/>
    <w:aliases w:val="A12 VEG Char"/>
    <w:link w:val="Lijstalinea"/>
    <w:uiPriority w:val="34"/>
    <w:locked/>
    <w:rsid w:val="00F472E6"/>
    <w:rPr>
      <w:rFonts w:ascii="Arial" w:hAnsi="Arial"/>
      <w:szCs w:val="24"/>
    </w:rPr>
  </w:style>
  <w:style w:type="character" w:styleId="Hyperlink">
    <w:name w:val="Hyperlink"/>
    <w:basedOn w:val="Standaardalinea-lettertype"/>
    <w:uiPriority w:val="99"/>
    <w:unhideWhenUsed/>
    <w:rsid w:val="00F472E6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semiHidden/>
    <w:unhideWhenUsed/>
    <w:rsid w:val="00D75081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D75081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D75081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D7508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D7508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3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Aangepast 1">
      <a:dk1>
        <a:sysClr val="windowText" lastClr="000000"/>
      </a:dk1>
      <a:lt1>
        <a:sysClr val="window" lastClr="FFFFFF"/>
      </a:lt1>
      <a:dk2>
        <a:srgbClr val="000080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ontract" ma:contentTypeID="0x0101007A6E4A62A1A34FCBB5DB597108C1AEB0000BFB396DC990304D88DD24EC7507D20C008C81BA2AED3BBC4DB8CBB63BA56C1B2B" ma:contentTypeVersion="41" ma:contentTypeDescription="Root document" ma:contentTypeScope="" ma:versionID="96b60c02f3422787bc4f1ca396f85935">
  <xsd:schema xmlns:xsd="http://www.w3.org/2001/XMLSchema" xmlns:xs="http://www.w3.org/2001/XMLSchema" xmlns:p="http://schemas.microsoft.com/office/2006/metadata/properties" xmlns:ns2="http://schemas.econnect.nl/" xmlns:ns3="ec44124b-e7eb-4e0a-9c2d-95d71f4e1577" xmlns:ns4="028cbc43-f68e-4b04-99a3-11af7f219aad" targetNamespace="http://schemas.microsoft.com/office/2006/metadata/properties" ma:root="true" ma:fieldsID="1d5f9683aba3eac6b54f0d21f388326f" ns2:_="" ns3:_="" ns4:_="">
    <xsd:import namespace="http://schemas.econnect.nl/"/>
    <xsd:import namespace="ec44124b-e7eb-4e0a-9c2d-95d71f4e1577"/>
    <xsd:import namespace="028cbc43-f68e-4b04-99a3-11af7f219aad"/>
    <xsd:element name="properties">
      <xsd:complexType>
        <xsd:sequence>
          <xsd:element name="documentManagement">
            <xsd:complexType>
              <xsd:all>
                <xsd:element ref="ns2:SPECRelatedItems" minOccurs="0"/>
                <xsd:element ref="ns2:AutoGenerated" minOccurs="0"/>
                <xsd:element ref="ns3:_dlc_DocId" minOccurs="0"/>
                <xsd:element ref="ns3:_dlc_DocIdUrl" minOccurs="0"/>
                <xsd:element ref="ns3:_dlc_DocIdPersistId" minOccurs="0"/>
                <xsd:element ref="ns3:SGC0001018" minOccurs="0"/>
                <xsd:element ref="ns3:SCN0000540" minOccurs="0"/>
                <xsd:element ref="ns3:SCN0000539" minOccurs="0"/>
                <xsd:element ref="ns3:SCNW000527" minOccurs="0"/>
                <xsd:element ref="ns3:SCNE000527" minOccurs="0"/>
                <xsd:element ref="ns3:SCN0000528" minOccurs="0"/>
                <xsd:element ref="ns3:SCN0000546" minOccurs="0"/>
                <xsd:element ref="ns3:SCN0000525" minOccurs="0"/>
                <xsd:element ref="ns3:SCN0000552" minOccurs="0"/>
                <xsd:element ref="ns3:SCN0000516" minOccurs="0"/>
                <xsd:element ref="ns3:SCN0000517" minOccurs="0"/>
                <xsd:element ref="ns3:SCN0000522" minOccurs="0"/>
                <xsd:element ref="ns3:SCN0000531" minOccurs="0"/>
                <xsd:element ref="ns3:SCN0000537" minOccurs="0"/>
                <xsd:element ref="ns3:SCN0000534" minOccurs="0"/>
                <xsd:element ref="ns3:SCN0000521" minOccurs="0"/>
                <xsd:element ref="ns3:SCN0000523" minOccurs="0"/>
                <xsd:element ref="ns3:SCN0000529" minOccurs="0"/>
                <xsd:element ref="ns3:SCN0000535" minOccurs="0"/>
                <xsd:element ref="ns3:SCN0000524" minOccurs="0"/>
                <xsd:element ref="ns3:SCN0000532" minOccurs="0"/>
                <xsd:element ref="ns3:SCN0000526" minOccurs="0"/>
                <xsd:element ref="ns3:VN00000017" minOccurs="0"/>
                <xsd:element ref="ns3:VN00000015" minOccurs="0"/>
                <xsd:element ref="ns3:VN00000076" minOccurs="0"/>
                <xsd:element ref="ns3:VN00000097" minOccurs="0"/>
                <xsd:element ref="ns3:VN00000098" minOccurs="0"/>
                <xsd:element ref="ns3:VN00000109" minOccurs="0"/>
                <xsd:element ref="ns3:VN00000104" minOccurs="0"/>
                <xsd:element ref="ns3:VN00000060" minOccurs="0"/>
                <xsd:element ref="ns3:VN00000087" minOccurs="0"/>
                <xsd:element ref="ns3:VN00000121" minOccurs="0"/>
                <xsd:element ref="ns3:VN00000124" minOccurs="0"/>
                <xsd:element ref="ns3:ARX_LastSignatureReason" minOccurs="0"/>
                <xsd:element ref="ns3:Signatures_x0020_Status" minOccurs="0"/>
                <xsd:element ref="ns3:ARX_SignaturesCount" minOccurs="0"/>
                <xsd:element ref="ns3:ARX_LastSignatureStatus" minOccurs="0"/>
                <xsd:element ref="ns3:ARX_LastSignatureDateTime" minOccurs="0"/>
                <xsd:element ref="ns3:ARX_LastSignerName" minOccurs="0"/>
                <xsd:element ref="ns3:ARX_LastVerifiedOn" minOccurs="0"/>
                <xsd:element ref="ns3:SCN0000057" minOccurs="0"/>
                <xsd:element ref="ns3:SCN0000112" minOccurs="0"/>
                <xsd:element ref="ns3:SCN0000063" minOccurs="0"/>
                <xsd:element ref="ns3:SCN0000092" minOccurs="0"/>
                <xsd:element ref="ns3:SCN0000097" minOccurs="0"/>
                <xsd:element ref="ns3:VN00000123" minOccurs="0"/>
                <xsd:element ref="ns3:SCN0000113" minOccurs="0"/>
                <xsd:element ref="ns3:Dossieroverdrachtsjaar" minOccurs="0"/>
                <xsd:element ref="ns3:SCN0000106" minOccurs="0"/>
                <xsd:element ref="ns3:SGC0001002" minOccurs="0"/>
                <xsd:element ref="ns3:SCN0000026" minOccurs="0"/>
                <xsd:element ref="ns3:SCN0000102" minOccurs="0"/>
                <xsd:element ref="ns3:SCN0000031" minOccurs="0"/>
                <xsd:element ref="ns3:Dossierdatumafsluiting" minOccurs="0"/>
                <xsd:element ref="ns3:SCN0000043" minOccurs="0"/>
                <xsd:element ref="ns3:SCN0000091" minOccurs="0"/>
                <xsd:element ref="ns3:SCN0000065" minOccurs="0"/>
                <xsd:element ref="ns3:SCNW000056" minOccurs="0"/>
                <xsd:element ref="ns3:SCNE000081" minOccurs="0"/>
                <xsd:element ref="ns3:SCN0000072" minOccurs="0"/>
                <xsd:element ref="ns3:SCNW000055" minOccurs="0"/>
                <xsd:element ref="ns3:SCNE000056" minOccurs="0"/>
                <xsd:element ref="ns3:SCN0000067" minOccurs="0"/>
                <xsd:element ref="ns3:SCN0000071" minOccurs="0"/>
                <xsd:element ref="ns2:CaseManager" minOccurs="0"/>
                <xsd:element ref="ns3:SCN0000108" minOccurs="0"/>
                <xsd:element ref="ns3:SCN0000034" minOccurs="0"/>
                <xsd:element ref="ns3:SCN0000095" minOccurs="0"/>
                <xsd:element ref="ns3:SCN0000107" minOccurs="0"/>
                <xsd:element ref="ns3:SCN0000070" minOccurs="0"/>
                <xsd:element ref="ns3:SCN0000029" minOccurs="0"/>
                <xsd:element ref="ns3:SCN0000074" minOccurs="0"/>
                <xsd:element ref="ns3:SCN0000035" minOccurs="0"/>
                <xsd:element ref="ns3:SCNT000076" minOccurs="0"/>
                <xsd:element ref="ns3:SCN0000064" minOccurs="0"/>
                <xsd:element ref="ns3:SCNE000054" minOccurs="0"/>
                <xsd:element ref="ns3:SCN0000096" minOccurs="0"/>
                <xsd:element ref="ns2:CaseOwner"/>
                <xsd:element ref="ns3:SCN0000118" minOccurs="0"/>
                <xsd:element ref="ns3:SCN0000094" minOccurs="0"/>
                <xsd:element ref="ns3:SCN0000061" minOccurs="0"/>
                <xsd:element ref="ns3:SCN0000129" minOccurs="0"/>
                <xsd:element ref="ns3:SCN0000101" minOccurs="0"/>
                <xsd:element ref="ns3:SCN0000041" minOccurs="0"/>
                <xsd:element ref="ns3:Crediteurennummer" minOccurs="0"/>
                <xsd:element ref="ns3:SCN0000077" minOccurs="0"/>
                <xsd:element ref="ns2:SharedCaseName" minOccurs="0"/>
                <xsd:element ref="ns3:SCN0000098" minOccurs="0"/>
                <xsd:element ref="ns3:SCN0000117" minOccurs="0"/>
                <xsd:element ref="ns3:SCN0000099" minOccurs="0"/>
                <xsd:element ref="ns3:Dossiervernietigingsjaar" minOccurs="0"/>
                <xsd:element ref="ns3:VN00000122" minOccurs="0"/>
                <xsd:element ref="ns3:SCN0000105" minOccurs="0"/>
                <xsd:element ref="ns3:SCNW000053" minOccurs="0"/>
                <xsd:element ref="ns3:SCNW000081" minOccurs="0"/>
                <xsd:element ref="ns3:SCN0000040" minOccurs="0"/>
                <xsd:element ref="ns3:SCN0000123" minOccurs="0"/>
                <xsd:element ref="ns3:SCN0000059" minOccurs="0"/>
                <xsd:element ref="ns3:SCNE000055" minOccurs="0"/>
                <xsd:element ref="ns3:Contractcategorie" minOccurs="0"/>
                <xsd:element ref="ns3:SCN0000104" minOccurs="0"/>
                <xsd:element ref="ns3:SCN0000062" minOccurs="0"/>
                <xsd:element ref="ns3:VN00000115" minOccurs="0"/>
                <xsd:element ref="ns3:SCN0000084" minOccurs="0"/>
                <xsd:element ref="ns3:SCN0000078" minOccurs="0"/>
                <xsd:element ref="ns3:SCN0000109" minOccurs="0"/>
                <xsd:element ref="ns3:SCNE000053" minOccurs="0"/>
                <xsd:element ref="ns3:SCNW000052" minOccurs="0"/>
                <xsd:element ref="ns3:SCNT000048" minOccurs="0"/>
                <xsd:element ref="ns3:SCN0000080" minOccurs="0"/>
                <xsd:element ref="ns2:COAIsDocumentArchived" minOccurs="0"/>
                <xsd:element ref="ns3:SCN0000073" minOccurs="0"/>
                <xsd:element ref="ns2:CaseStartDate" minOccurs="0"/>
                <xsd:element ref="ns3:SCNE000052" minOccurs="0"/>
                <xsd:element ref="ns3:SCN0000111" minOccurs="0"/>
                <xsd:element ref="ns3:SCN0000083" minOccurs="0"/>
                <xsd:element ref="ns3:SCN0000027" minOccurs="0"/>
                <xsd:element ref="ns3:SCN0000058" minOccurs="0"/>
                <xsd:element ref="ns3:SCN0000028" minOccurs="0"/>
                <xsd:element ref="ns3:SCNW000054" minOccurs="0"/>
                <xsd:element ref="ns3:SCN0000079" minOccurs="0"/>
                <xsd:element ref="ns3:SCN0000042" minOccurs="0"/>
                <xsd:element ref="ns3:SCN0000060" minOccurs="0"/>
                <xsd:element ref="ns3:SGC0002002" minOccurs="0"/>
                <xsd:element ref="ns3:SCN0000100" minOccurs="0"/>
                <xsd:element ref="ns3:SCN0000082" minOccurs="0"/>
                <xsd:element ref="ns3:SCN0000093" minOccurs="0"/>
                <xsd:element ref="ns3:SCN0000066" minOccurs="0"/>
                <xsd:element ref="ns3:SCN0000044" minOccurs="0"/>
                <xsd:element ref="ns3:SCN0000051" minOccurs="0"/>
                <xsd:element ref="ns3:SCNT000047" minOccurs="0"/>
                <xsd:element ref="ns4:Leveranci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econnect.nl/" elementFormDefault="qualified">
    <xsd:import namespace="http://schemas.microsoft.com/office/2006/documentManagement/types"/>
    <xsd:import namespace="http://schemas.microsoft.com/office/infopath/2007/PartnerControls"/>
    <xsd:element name="SPECRelatedItems" ma:index="8" nillable="true" ma:displayName="Gerelateerde items" ma:hidden="true" ma:internalName="SPECRelatedItems">
      <xsd:simpleType>
        <xsd:restriction base="dms:Note"/>
      </xsd:simpleType>
    </xsd:element>
    <xsd:element name="AutoGenerated" ma:index="9" nillable="true" ma:displayName="Automatisch gegenereerd" ma:hidden="true" ma:internalName="AutoGenerated">
      <xsd:simpleType>
        <xsd:restriction base="dms:Boolean"/>
      </xsd:simpleType>
    </xsd:element>
    <xsd:element name="CaseManager" ma:index="77" nillable="true" ma:displayName="Dossierbehandelaar" ma:internalName="CaseManag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aseOwner" ma:index="90" ma:displayName="Dossierverantwoordelijke" ma:internalName="Case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CaseName" ma:index="99" nillable="true" ma:displayName="Dossier naam" ma:internalName="SharedCaseName">
      <xsd:simpleType>
        <xsd:restriction base="dms:Text"/>
      </xsd:simpleType>
    </xsd:element>
    <xsd:element name="COAIsDocumentArchived" ma:index="123" nillable="true" ma:displayName="Gearchiveerd" ma:default="0" ma:internalName="COAIsDocumentArchived">
      <xsd:simpleType>
        <xsd:restriction base="dms:Boolean"/>
      </xsd:simpleType>
    </xsd:element>
    <xsd:element name="CaseStartDate" ma:index="125" nillable="true" ma:displayName="Startdatum" ma:default="[today]" ma:format="DateOnly" ma:internalName="CaseStart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44124b-e7eb-4e0a-9c2d-95d71f4e1577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1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GC0001018" ma:index="13" nillable="true" ma:displayName="Actief" ma:default="Ja" ma:internalName="SGC0001018">
      <xsd:simpleType>
        <xsd:restriction base="dms:Choice">
          <xsd:enumeration value="Ja"/>
          <xsd:enumeration value="Nee"/>
        </xsd:restriction>
      </xsd:simpleType>
    </xsd:element>
    <xsd:element name="SCN0000540" ma:index="14" nillable="true" ma:displayName="Geldig tot" ma:default="" ma:internalName="SCN0000540">
      <xsd:simpleType>
        <xsd:restriction base="dms:DateTime"/>
      </xsd:simpleType>
    </xsd:element>
    <xsd:element name="SCN0000539" ma:index="15" nillable="true" ma:displayName="Geldig van" ma:default="2017-06-15T15:20:26Z" ma:internalName="SCN0000539">
      <xsd:simpleType>
        <xsd:restriction base="dms:DateTime"/>
      </xsd:simpleType>
    </xsd:element>
    <xsd:element name="SCNW000527" ma:index="16" nillable="true" ma:displayName="Bewaartermijn" ma:default="" ma:internalName="SCNW000527">
      <xsd:simpleType>
        <xsd:restriction base="dms:Number"/>
      </xsd:simpleType>
    </xsd:element>
    <xsd:element name="SCNE000527" ma:index="17" nillable="true" ma:displayName="Bewaartermijn (eenh.)" ma:default="Werkdag" ma:internalName="SCNE000527">
      <xsd:simpleType>
        <xsd:restriction base="dms:Choice"/>
      </xsd:simpleType>
    </xsd:element>
    <xsd:element name="SCN0000528" ma:index="18" nillable="true" ma:displayName="Ingang bewaartermijn" ma:default="Na afhandeling" ma:internalName="SCN0000528">
      <xsd:simpleType>
        <xsd:restriction base="dms:Choice">
          <xsd:enumeration value="Na afhandeling"/>
          <xsd:enumeration value="Na aflossing"/>
          <xsd:enumeration value="Na beëindiging"/>
          <xsd:enumeration value="Na vervallen belang"/>
          <xsd:enumeration value="Na vervallen verplichting"/>
          <xsd:enumeration value="Na afloop contract"/>
          <xsd:enumeration value="Na vaststelling rekening"/>
          <xsd:enumeration value="Anders, zie toelichting"/>
          <xsd:enumeration value="Na vervallen"/>
        </xsd:restriction>
      </xsd:simpleType>
    </xsd:element>
    <xsd:element name="SCN0000546" ma:index="19" nillable="true" ma:displayName="Bron" ma:default="Lokaal" ma:internalName="SCN0000546">
      <xsd:simpleType>
        <xsd:restriction base="dms:Choice">
          <xsd:enumeration value="Lokaal"/>
          <xsd:enumeration value="Model"/>
          <xsd:enumeration value="Extern"/>
          <xsd:enumeration value="Systeem"/>
        </xsd:restriction>
      </xsd:simpleType>
    </xsd:element>
    <xsd:element name="SCN0000525" ma:index="20" nillable="true" ma:displayName="In dossier" ma:default="Ja" ma:internalName="SCN0000525">
      <xsd:simpleType>
        <xsd:restriction base="dms:Choice">
          <xsd:enumeration value="Ja"/>
          <xsd:enumeration value="Nee"/>
        </xsd:restriction>
      </xsd:simpleType>
    </xsd:element>
    <xsd:element name="SCN0000552" ma:index="21" nillable="true" ma:displayName="Datum laatste wijziging" ma:default="2018-03-28T13:08:12Z" ma:internalName="SCN0000552">
      <xsd:simpleType>
        <xsd:restriction base="dms:DateTime"/>
      </xsd:simpleType>
    </xsd:element>
    <xsd:element name="SCN0000516" ma:index="22" nillable="true" ma:displayName="Naam" ma:default="Contract" ma:internalName="SCN0000516">
      <xsd:simpleType>
        <xsd:restriction base="dms:Text"/>
      </xsd:simpleType>
    </xsd:element>
    <xsd:element name="SCN0000517" ma:index="23" nillable="true" ma:displayName="Naam (M)" ma:default="" ma:internalName="SCN0000517">
      <xsd:simpleType>
        <xsd:restriction base="dms:Text"/>
      </xsd:simpleType>
    </xsd:element>
    <xsd:element name="SCN0000522" ma:index="24" nillable="true" ma:displayName="Opmerking" ma:default="" ma:internalName="SCN0000522">
      <xsd:simpleType>
        <xsd:restriction base="dms:Note"/>
      </xsd:simpleType>
    </xsd:element>
    <xsd:element name="SCN0000531" ma:index="25" nillable="true" ma:displayName="Startdocument" ma:default="Nee" ma:internalName="SCN0000531">
      <xsd:simpleType>
        <xsd:restriction base="dms:Choice">
          <xsd:enumeration value="Ja"/>
          <xsd:enumeration value="Nee"/>
        </xsd:restriction>
      </xsd:simpleType>
    </xsd:element>
    <xsd:element name="SCN0000537" ma:index="26" nillable="true" ma:displayName="Publicatieindicatie" ma:default="Nee" ma:internalName="SCN0000537">
      <xsd:simpleType>
        <xsd:restriction base="dms:Choice">
          <xsd:enumeration value="Ja"/>
          <xsd:enumeration value="Nee"/>
        </xsd:restriction>
      </xsd:simpleType>
    </xsd:element>
    <xsd:element name="SCN0000534" ma:index="27" nillable="true" ma:displayName="Sjabloonnnaam" ma:default="" ma:internalName="SCN0000534">
      <xsd:simpleType>
        <xsd:restriction base="dms:Text"/>
      </xsd:simpleType>
    </xsd:element>
    <xsd:element name="SCN0000521" ma:index="28" nillable="true" ma:displayName="Standaardomschrijving" ma:default="" ma:internalName="SCN0000521">
      <xsd:simpleType>
        <xsd:restriction base="dms:Note"/>
      </xsd:simpleType>
    </xsd:element>
    <xsd:element name="SCN0000523" ma:index="29" nillable="true" ma:displayName="Toelichting" ma:default="" ma:internalName="SCN0000523">
      <xsd:simpleType>
        <xsd:restriction base="dms:Note"/>
      </xsd:simpleType>
    </xsd:element>
    <xsd:element name="SCN0000529" ma:index="30" nillable="true" ma:displayName="Toel. bewaartermijn" ma:default="" ma:internalName="SCN0000529">
      <xsd:simpleType>
        <xsd:restriction base="dms:Note"/>
      </xsd:simpleType>
    </xsd:element>
    <xsd:element name="SCN0000535" ma:index="31" nillable="true" ma:displayName="Trefwoorden" ma:default="" ma:internalName="SCN0000535">
      <xsd:simpleType>
        <xsd:restriction base="dms:Note"/>
      </xsd:simpleType>
    </xsd:element>
    <xsd:element name="SCN0000524" ma:index="32" nillable="true" ma:displayName="Richting" ma:default="In/uitgaand" ma:internalName="SCN0000524">
      <xsd:simpleType>
        <xsd:restriction base="dms:Choice">
          <xsd:enumeration value="Inkomend"/>
          <xsd:enumeration value="Intern"/>
          <xsd:enumeration value="Uitgaand"/>
          <xsd:enumeration value="In/uitgaand"/>
        </xsd:restriction>
      </xsd:simpleType>
    </xsd:element>
    <xsd:element name="SCN0000532" ma:index="33" nillable="true" ma:displayName="Vertrouwelijkheid" ma:default="Nee" ma:internalName="SCN0000532">
      <xsd:simpleType>
        <xsd:restriction base="dms:Choice">
          <xsd:enumeration value="Ja"/>
          <xsd:enumeration value="Nee"/>
        </xsd:restriction>
      </xsd:simpleType>
    </xsd:element>
    <xsd:element name="SCN0000526" ma:index="34" nillable="true" ma:displayName="Waardering" ma:default="Bewaren" ma:internalName="SCN0000526">
      <xsd:simpleType>
        <xsd:restriction base="dms:Choice">
          <xsd:enumeration value="Bewaren"/>
          <xsd:enumeration value="Vernietigen"/>
        </xsd:restriction>
      </xsd:simpleType>
    </xsd:element>
    <xsd:element name="VN00000017" ma:index="35" nillable="true" ma:displayName="Documentsoort COA" ma:default="Overeenkomst - Contract" ma:internalName="VN00000017">
      <xsd:simpleType>
        <xsd:restriction base="dms:Choice">
          <xsd:enumeration value="Aangifte"/>
          <xsd:enumeration value="Aanvraag"/>
          <xsd:enumeration value="Advies"/>
          <xsd:enumeration value="Afspraak - Regeling"/>
          <xsd:enumeration value="Akte"/>
          <xsd:enumeration value="Algemene info"/>
          <xsd:enumeration value="Backscandossier"/>
          <xsd:enumeration value="Bericht"/>
          <xsd:enumeration value="Beroep"/>
          <xsd:enumeration value="Beschikking - Beslissing - Maatregel"/>
          <xsd:enumeration value="Bestek"/>
          <xsd:enumeration value="Bevel"/>
          <xsd:enumeration value="Bewijs"/>
          <xsd:enumeration value="Bezwaar"/>
          <xsd:enumeration value="Checklist - Vragenlijst"/>
          <xsd:enumeration value="Factuur"/>
          <xsd:enumeration value="Identiteitsbewijs"/>
          <xsd:enumeration value="Indicatie"/>
          <xsd:enumeration value="Klacht"/>
          <xsd:enumeration value="Machtiging - Vergunning"/>
          <xsd:enumeration value="Offerte"/>
          <xsd:enumeration value="Oordeel"/>
          <xsd:enumeration value="Opdracht"/>
          <xsd:enumeration value="Overeenkomst - Contract"/>
          <xsd:enumeration value="Pas - Kaart"/>
          <xsd:enumeration value="Plan"/>
          <xsd:enumeration value="Planning"/>
          <xsd:enumeration value="Procedure"/>
          <xsd:enumeration value="Rapport"/>
          <xsd:enumeration value="Reisdocument"/>
          <xsd:enumeration value="Richtlijn"/>
          <xsd:enumeration value="Tekening"/>
          <xsd:enumeration value="Uitnodiging - Oproep"/>
          <xsd:enumeration value="Uitspraak"/>
          <xsd:enumeration value="Verklaring"/>
          <xsd:enumeration value="Verslag bespreking"/>
          <xsd:enumeration value="Verslag gebeurtenis"/>
          <xsd:enumeration value="Verslag gesprek"/>
          <xsd:enumeration value="Verslag stand van zaken"/>
          <xsd:enumeration value="Verzoek"/>
        </xsd:restriction>
      </xsd:simpleType>
    </xsd:element>
    <xsd:element name="VN00000015" ma:index="36" nillable="true" ma:displayName="Sjabloon" ma:default="" ma:internalName="VN00000015">
      <xsd:simpleType>
        <xsd:restriction base="dms:Choice">
          <xsd:enumeration value="Ja"/>
          <xsd:enumeration value="Nee"/>
        </xsd:restriction>
      </xsd:simpleType>
    </xsd:element>
    <xsd:element name="VN00000076" ma:index="37" nillable="true" ma:displayName="CoSign" ma:default="" ma:internalName="VN00000076">
      <xsd:simpleType>
        <xsd:restriction base="dms:Choice">
          <xsd:enumeration value="Ja"/>
          <xsd:enumeration value="Nee"/>
        </xsd:restriction>
      </xsd:simpleType>
    </xsd:element>
    <xsd:element name="VN00000097" ma:index="38" nillable="true" ma:displayName="Document - titel" ma:default="" ma:internalName="VN00000097">
      <xsd:simpleType>
        <xsd:restriction base="dms:Text"/>
      </xsd:simpleType>
    </xsd:element>
    <xsd:element name="VN00000098" ma:index="39" nillable="true" ma:displayName="Document - code" ma:default="" ma:internalName="VN00000098">
      <xsd:simpleType>
        <xsd:restriction base="dms:Text"/>
      </xsd:simpleType>
    </xsd:element>
    <xsd:element name="VN00000109" ma:index="40" nillable="true" ma:displayName="Ondertekenaar - naam" ma:default="" ma:internalName="VN00000109">
      <xsd:simpleType>
        <xsd:restriction base="dms:Choice">
          <xsd:enumeration value="Medewerker 1"/>
          <xsd:enumeration value="Medewerker 2"/>
          <xsd:enumeration value="Medewerker 3"/>
          <xsd:enumeration value="Midewerker"/>
        </xsd:restriction>
      </xsd:simpleType>
    </xsd:element>
    <xsd:element name="VN00000104" ma:index="41" nillable="true" ma:displayName="Ondertekenaar - datum" ma:default="" ma:internalName="VN00000104">
      <xsd:simpleType>
        <xsd:restriction base="dms:DateTime"/>
      </xsd:simpleType>
    </xsd:element>
    <xsd:element name="VN00000060" ma:index="42" nillable="true" ma:displayName="Bestandsnaam" ma:default="" ma:internalName="VN00000060">
      <xsd:simpleType>
        <xsd:restriction base="dms:Text"/>
      </xsd:simpleType>
    </xsd:element>
    <xsd:element name="VN00000087" ma:index="43" nillable="true" ma:displayName="Formulier - code" ma:default="" ma:internalName="VN00000087">
      <xsd:simpleType>
        <xsd:restriction base="dms:Text"/>
      </xsd:simpleType>
    </xsd:element>
    <xsd:element name="VN00000121" ma:index="44" nillable="true" ma:displayName="Aanvullende metadata documenttype" ma:default="Scanner - code; Scan - datum; Medewerker naam -  Registreren" ma:internalName="VN00000121">
      <xsd:simpleType>
        <xsd:restriction base="dms:Text"/>
      </xsd:simpleType>
    </xsd:element>
    <xsd:element name="VN00000124" ma:index="45" nillable="true" ma:displayName="Auteur" ma:default="" ma:internalName="VN00000124">
      <xsd:simpleType>
        <xsd:restriction base="dms:Text"/>
      </xsd:simpleType>
    </xsd:element>
    <xsd:element name="ARX_LastSignatureReason" ma:index="46" nillable="true" ma:displayName="Reden van de laatste ondertekening" ma:default="Unknown" ma:description="Reden voor de ondertekening voor de laatste handtekening in het document of het lijstitem." ma:internalName="ARX_LastSignatureReason" ma:readOnly="false">
      <xsd:simpleType>
        <xsd:restriction base="dms:Text">
          <xsd:maxLength value="255"/>
        </xsd:restriction>
      </xsd:simpleType>
    </xsd:element>
    <xsd:element name="Signatures_x0020_Status" ma:index="47" nillable="true" ma:displayName="Status van de handtekening" ma:default="Unknown" ma:description="Validatiestatus van de handtekeningen in het document of het lijstitem." ma:internalName="Signatures_x0020_Status" ma:readOnly="false">
      <xsd:simpleType>
        <xsd:restriction base="dms:Text">
          <xsd:maxLength value="255"/>
        </xsd:restriction>
      </xsd:simpleType>
    </xsd:element>
    <xsd:element name="ARX_SignaturesCount" ma:index="48" nillable="true" ma:displayName="Telling handtekeningen" ma:default="Unknown" ma:description="Aantal handtekeningen in het document of het lijstitem." ma:internalName="ARX_SignaturesCount" ma:readOnly="false">
      <xsd:simpleType>
        <xsd:restriction base="dms:Text">
          <xsd:maxLength value="255"/>
        </xsd:restriction>
      </xsd:simpleType>
    </xsd:element>
    <xsd:element name="ARX_LastSignatureStatus" ma:index="49" nillable="true" ma:displayName="Status van de laatste handtekening" ma:default="Unknown" ma:description="Validatiestatus van de laatste handtekening in het document of het lijstitem." ma:internalName="ARX_LastSignatureStatus" ma:readOnly="false">
      <xsd:simpleType>
        <xsd:restriction base="dms:Text">
          <xsd:maxLength value="255"/>
        </xsd:restriction>
      </xsd:simpleType>
    </xsd:element>
    <xsd:element name="ARX_LastSignatureDateTime" ma:index="50" nillable="true" ma:displayName="Tijdstip van de laatste ondertekening" ma:default="Unknown" ma:description="Datum en tijd van de laatste handtekening in het document of het lijstitem." ma:internalName="ARX_LastSignatureDateTime" ma:readOnly="false">
      <xsd:simpleType>
        <xsd:restriction base="dms:Text">
          <xsd:maxLength value="255"/>
        </xsd:restriction>
      </xsd:simpleType>
    </xsd:element>
    <xsd:element name="ARX_LastSignerName" ma:index="51" nillable="true" ma:displayName="Naam van de laatste ondertekenaar" ma:default="Unknown" ma:description="De naam van de ondertekenaar van de laatste handtekening in het document of het lijstitem." ma:internalName="ARX_LastSignerName" ma:readOnly="false">
      <xsd:simpleType>
        <xsd:restriction base="dms:Text">
          <xsd:maxLength value="255"/>
        </xsd:restriction>
      </xsd:simpleType>
    </xsd:element>
    <xsd:element name="ARX_LastVerifiedOn" ma:index="52" nillable="true" ma:displayName="Laatst geverifieerd op" ma:default="Unknown" ma:description="Datum en tijd van de laatste validatie van de handtekeningen." ma:internalName="ARX_LastVerifiedOn" ma:readOnly="false">
      <xsd:simpleType>
        <xsd:restriction base="dms:Text">
          <xsd:maxLength value="255"/>
        </xsd:restriction>
      </xsd:simpleType>
    </xsd:element>
    <xsd:element name="SCN0000057" ma:index="53" nillable="true" ma:displayName="Beroep mogelijk" ma:default="Nee" ma:internalName="SCN0000057">
      <xsd:simpleType>
        <xsd:restriction base="dms:Choice">
          <xsd:enumeration value="Ja"/>
          <xsd:enumeration value="Nee"/>
        </xsd:restriction>
      </xsd:simpleType>
    </xsd:element>
    <xsd:element name="SCN0000112" ma:index="54" nillable="true" ma:displayName="Toelichting" ma:internalName="SCN0000112">
      <xsd:simpleType>
        <xsd:restriction base="dms:Note"/>
      </xsd:simpleType>
    </xsd:element>
    <xsd:element name="SCN0000063" ma:index="55" nillable="true" ma:displayName="Lex silencio positivo" ma:default="Nee" ma:internalName="SCN0000063">
      <xsd:simpleType>
        <xsd:restriction base="dms:Choice">
          <xsd:enumeration value="Ja"/>
          <xsd:enumeration value="Nee"/>
        </xsd:restriction>
      </xsd:simpleType>
    </xsd:element>
    <xsd:element name="SCN0000092" ma:index="56" nillable="true" ma:displayName="Opmerking" ma:internalName="SCN0000092">
      <xsd:simpleType>
        <xsd:restriction base="dms:Note"/>
      </xsd:simpleType>
    </xsd:element>
    <xsd:element name="SCN0000097" ma:index="57" nillable="true" ma:displayName="Opmerking" ma:internalName="SCN0000097">
      <xsd:simpleType>
        <xsd:restriction base="dms:Note"/>
      </xsd:simpleType>
    </xsd:element>
    <xsd:element name="VN00000123" ma:index="58" nillable="true" ma:displayName="Aanvullende metadata werkproces" ma:default="Creatie - datum; Zaak - code" ma:internalName="VN00000123">
      <xsd:simpleType>
        <xsd:restriction base="dms:Text"/>
      </xsd:simpleType>
    </xsd:element>
    <xsd:element name="SCN0000113" ma:index="59" nillable="true" ma:displayName="Toelichting" ma:internalName="SCN0000113">
      <xsd:simpleType>
        <xsd:restriction base="dms:Note"/>
      </xsd:simpleType>
    </xsd:element>
    <xsd:element name="Dossieroverdrachtsjaar" ma:index="60" nillable="true" ma:displayName="Dossier - overdrachtsjaar" ma:internalName="Dossieroverdrachtsjaar">
      <xsd:simpleType>
        <xsd:restriction base="dms:Number"/>
      </xsd:simpleType>
    </xsd:element>
    <xsd:element name="SCN0000106" ma:index="61" nillable="true" ma:displayName="Opmerking" ma:internalName="SCN0000106">
      <xsd:simpleType>
        <xsd:restriction base="dms:Note"/>
      </xsd:simpleType>
    </xsd:element>
    <xsd:element name="SGC0001002" ma:index="62" nillable="true" ma:displayName="Actief" ma:default="Ja" ma:internalName="SGC0001002">
      <xsd:simpleType>
        <xsd:restriction base="dms:Choice">
          <xsd:enumeration value="Ja"/>
          <xsd:enumeration value="Nee"/>
        </xsd:restriction>
      </xsd:simpleType>
    </xsd:element>
    <xsd:element name="SCN0000026" ma:index="63" nillable="true" ma:displayName="Proces" ma:default="Contractbeheer huisvesting" ma:internalName="SCN0000026">
      <xsd:simpleType>
        <xsd:restriction base="dms:Text"/>
      </xsd:simpleType>
    </xsd:element>
    <xsd:element name="SCN0000102" ma:index="64" nillable="true" ma:displayName="Opmerking" ma:internalName="SCN0000102">
      <xsd:simpleType>
        <xsd:restriction base="dms:Note"/>
      </xsd:simpleType>
    </xsd:element>
    <xsd:element name="SCN0000031" ma:index="65" nillable="true" ma:displayName="Proceseigenaar" ma:default="1;#Lobbezoo, Frank" ma:list="UserInfo" ma:internalName="SCN0000031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ssierdatumafsluiting" ma:index="66" nillable="true" ma:displayName="Dossier - datum afsluiting" ma:internalName="Dossierdatumafsluiting">
      <xsd:simpleType>
        <xsd:restriction base="dms:DateTime"/>
      </xsd:simpleType>
    </xsd:element>
    <xsd:element name="SCN0000043" ma:index="67" nillable="true" ma:displayName="Vaste startdatum" ma:internalName="SCN0000043">
      <xsd:simpleType>
        <xsd:restriction base="dms:DateTime"/>
      </xsd:simpleType>
    </xsd:element>
    <xsd:element name="SCN0000091" ma:index="68" nillable="true" ma:displayName="Toelichting" ma:internalName="SCN0000091">
      <xsd:simpleType>
        <xsd:restriction base="dms:Note"/>
      </xsd:simpleType>
    </xsd:element>
    <xsd:element name="SCN0000065" ma:index="69" nillable="true" ma:displayName="Publicatieindicatie" ma:default="Nee" ma:internalName="SCN0000065">
      <xsd:simpleType>
        <xsd:restriction base="dms:Choice">
          <xsd:enumeration value="Ja"/>
          <xsd:enumeration value="Nee"/>
        </xsd:restriction>
      </xsd:simpleType>
    </xsd:element>
    <xsd:element name="SCNW000056" ma:index="70" nillable="true" ma:displayName="Afdoeningstermijn" ma:internalName="SCNW000056">
      <xsd:simpleType>
        <xsd:restriction base="dms:Number"/>
      </xsd:simpleType>
    </xsd:element>
    <xsd:element name="SCNE000081" ma:index="71" nillable="true" ma:displayName="Bewaartermijn (eenh.)" ma:default="Jaar" ma:internalName="SCNE000081">
      <xsd:simpleType>
        <xsd:restriction base="dms:Choice"/>
      </xsd:simpleType>
    </xsd:element>
    <xsd:element name="SCN0000072" ma:index="72" nillable="true" ma:displayName="IV3 Categorie" ma:internalName="SCN0000072">
      <xsd:simpleType>
        <xsd:restriction base="dms:Text"/>
      </xsd:simpleType>
    </xsd:element>
    <xsd:element name="SCNW000055" ma:index="73" nillable="true" ma:displayName="Signaleringstermijn" ma:internalName="SCNW000055">
      <xsd:simpleType>
        <xsd:restriction base="dms:Number"/>
      </xsd:simpleType>
    </xsd:element>
    <xsd:element name="SCNE000056" ma:index="74" nillable="true" ma:displayName="Afdoeningstermijn (eenh.)" ma:default="Werkdag" ma:internalName="SCNE000056">
      <xsd:simpleType>
        <xsd:restriction base="dms:Choice"/>
      </xsd:simpleType>
    </xsd:element>
    <xsd:element name="SCN0000067" ma:index="75" nillable="true" ma:displayName="Code zaaktype" ma:internalName="SCN0000067">
      <xsd:simpleType>
        <xsd:restriction base="dms:Text"/>
      </xsd:simpleType>
    </xsd:element>
    <xsd:element name="SCN0000071" ma:index="76" nillable="true" ma:displayName="Procesarchitectuur" ma:internalName="SCN0000071">
      <xsd:simpleType>
        <xsd:restriction base="dms:Choice">
          <xsd:enumeration value="Verstrekken producten &amp; diensten/Aangiften"/>
          <xsd:enumeration value="Nazorg/Bezwaren"/>
          <xsd:enumeration value="Informeren/Voorlichten"/>
          <xsd:enumeration value="Verstrekken producten en diensten/Inkomens- en Maatschappelijke ondersteuning"/>
          <xsd:enumeration value="Nazorg/Klachten"/>
          <xsd:enumeration value="Nazorg/Meldingen"/>
          <xsd:enumeration value="Verstrekken van producten &amp; diensten/Publieke Producten"/>
          <xsd:enumeration value="Verstrekken van producten &amp; diensten/Subsidies"/>
          <xsd:enumeration value="Verstrekken van producten &amp; diensten/Vergunningen en ontheffingen"/>
          <xsd:enumeration value="Verstrekken van producten &amp; diensten/Verzoeken"/>
          <xsd:enumeration value="Exploiteren/Verhuren ruimten &amp; goederen"/>
          <xsd:enumeration value="Exploiteren/Verkopen handelsgoederen"/>
          <xsd:enumeration value="Exploiteren/Verkopen vastgoed"/>
          <xsd:enumeration value="Informeren/Vragen beantwoorden"/>
          <xsd:enumeration value="Ontwikkelen ruimte/(Bouw)grond ontwikkelen en inrichten"/>
          <xsd:enumeration value="Ondersteunen/Administreren"/>
          <xsd:enumeration value="Ondersteunen/Adviseren"/>
          <xsd:enumeration value="Nazorg/Attenderen"/>
          <xsd:enumeration value="Evalueren/Auditen"/>
          <xsd:enumeration value="Ondersteunen/Betalen &amp; innen"/>
          <xsd:enumeration value="Beleid vormen/Bijstelling begroting en programma's"/>
          <xsd:enumeration value="Ondersteunen/Documenteren &amp; archiveren"/>
          <xsd:enumeration value="Doorvertalen bestuursakkoord"/>
          <xsd:enumeration value="Ondersteunen/Faciliteren"/>
          <xsd:enumeration value="Ontwikkelen ruimte/Grond aankopen"/>
          <xsd:enumeration value="Heffen/Heffen"/>
          <xsd:enumeration value="Ondersteunen/Inkopen en contracteren"/>
          <xsd:enumeration value="Evalueren/Monitoren"/>
          <xsd:enumeration value="Beheren en onderhouden ruimte/Onderhouden"/>
          <xsd:enumeration value="Ontwikkelen voorzieningen/Ontwikkelen producten en diensten"/>
          <xsd:enumeration value="Ontwikkelen voorzieningen/Ontwikkelen regelingen en verordeningen"/>
          <xsd:enumeration value="Handhaven/Opsporen"/>
          <xsd:enumeration value="Programmeren/Opstellen begroting"/>
          <xsd:enumeration value="Ontwikkelen ruimte/Opstellen bestemmingsplan"/>
          <xsd:enumeration value="Programmeren/Opstellen capaciteits- of afdelingsplannen"/>
          <xsd:enumeration value="Programmeren/Opstellen jaarplan"/>
          <xsd:enumeration value="Ondersteunen/Organiseren"/>
          <xsd:enumeration value="Beheren en onderhouden ruimte/Repareren"/>
          <xsd:enumeration value="Handhaven/Sanctie opleggen"/>
          <xsd:enumeration value="Handhaven/Toezicht houden"/>
          <xsd:enumeration value="Exploiteren/Uitbaten gemeentelijke voorzieningen"/>
          <xsd:enumeration value="Evalueren/Verantwoorden"/>
        </xsd:restriction>
      </xsd:simpleType>
    </xsd:element>
    <xsd:element name="SCN0000108" ma:index="78" nillable="true" ma:displayName="Toelichting" ma:internalName="SCN0000108">
      <xsd:simpleType>
        <xsd:restriction base="dms:Note"/>
      </xsd:simpleType>
    </xsd:element>
    <xsd:element name="SCN0000034" ma:index="79" nillable="true" ma:displayName="Toelichting" ma:internalName="SCN0000034">
      <xsd:simpleType>
        <xsd:restriction base="dms:Note"/>
      </xsd:simpleType>
    </xsd:element>
    <xsd:element name="SCN0000095" ma:index="80" nillable="true" ma:displayName="Dossierlocatie" ma:internalName="SCN0000095">
      <xsd:simpleType>
        <xsd:restriction base="dms:Note"/>
      </xsd:simpleType>
    </xsd:element>
    <xsd:element name="SCN0000107" ma:index="81" nillable="true" ma:displayName="Toelichting" ma:internalName="SCN0000107">
      <xsd:simpleType>
        <xsd:restriction base="dms:Note"/>
      </xsd:simpleType>
    </xsd:element>
    <xsd:element name="SCN0000070" ma:index="82" nillable="true" ma:displayName="Categorie zaaktype" ma:internalName="SCN0000070">
      <xsd:simpleType>
        <xsd:restriction base="dms:Choice">
          <xsd:enumeration value="Trigger Extern (TE)"/>
          <xsd:enumeration value="Trigger Intern (TI)"/>
          <xsd:enumeration value="Trigger Periodiek (TP)"/>
        </xsd:restriction>
      </xsd:simpleType>
    </xsd:element>
    <xsd:element name="SCN0000029" ma:index="83" nillable="true" ma:displayName="Std. zaaknaam" ma:internalName="SCN0000029">
      <xsd:simpleType>
        <xsd:restriction base="dms:Note"/>
      </xsd:simpleType>
    </xsd:element>
    <xsd:element name="SCN0000074" ma:index="84" nillable="true" ma:displayName="Generiek zaaktype" ma:internalName="SCN0000074">
      <xsd:simpleType>
        <xsd:restriction base="dms:Text"/>
      </xsd:simpleType>
    </xsd:element>
    <xsd:element name="SCN0000035" ma:index="85" nillable="true" ma:displayName="Aanleiding" ma:default="Dit werkproces wordt intern\extern getriggerd" ma:internalName="SCN0000035">
      <xsd:simpleType>
        <xsd:restriction base="dms:Note"/>
      </xsd:simpleType>
    </xsd:element>
    <xsd:element name="SCNT000076" ma:index="86" nillable="true" ma:displayName="Vernietigingsgrondslag" ma:default="Selectielijst COA 2013- , handeling 37;" ma:internalName="SCNT000076">
      <xsd:simpleType>
        <xsd:restriction base="dms:Note"/>
      </xsd:simpleType>
    </xsd:element>
    <xsd:element name="SCN0000064" ma:index="87" nillable="true" ma:displayName="Vertrouwelijkheid" ma:default="Nee" ma:internalName="SCN0000064">
      <xsd:simpleType>
        <xsd:restriction base="dms:Choice">
          <xsd:enumeration value="Ja"/>
          <xsd:enumeration value="Nee"/>
        </xsd:restriction>
      </xsd:simpleType>
    </xsd:element>
    <xsd:element name="SCNE000054" ma:index="88" nillable="true" ma:displayName="Verdagingstermijn (eenh.)" ma:default="Werkdag" ma:internalName="SCNE000054">
      <xsd:simpleType>
        <xsd:restriction base="dms:Choice"/>
      </xsd:simpleType>
    </xsd:element>
    <xsd:element name="SCN0000096" ma:index="89" nillable="true" ma:displayName="Toelichting" ma:internalName="SCN0000096">
      <xsd:simpleType>
        <xsd:restriction base="dms:Note"/>
      </xsd:simpleType>
    </xsd:element>
    <xsd:element name="SCN0000118" ma:index="91" nillable="true" ma:displayName="Geldig tot" ma:internalName="SCN0000118">
      <xsd:simpleType>
        <xsd:restriction base="dms:DateTime"/>
      </xsd:simpleType>
    </xsd:element>
    <xsd:element name="SCN0000094" ma:index="92" nillable="true" ma:displayName="Opmerking" ma:internalName="SCN0000094">
      <xsd:simpleType>
        <xsd:restriction base="dms:Note"/>
      </xsd:simpleType>
    </xsd:element>
    <xsd:element name="SCN0000061" ma:index="93" nillable="true" ma:displayName="BAG" ma:default="Nee" ma:internalName="SCN0000061">
      <xsd:simpleType>
        <xsd:restriction base="dms:Choice">
          <xsd:enumeration value="Ja"/>
          <xsd:enumeration value="Nee"/>
        </xsd:restriction>
      </xsd:simpleType>
    </xsd:element>
    <xsd:element name="SCN0000129" ma:index="94" nillable="true" ma:displayName="Datum laatste wijziging" ma:default="2019-11-20T13:47:35Z" ma:internalName="SCN0000129">
      <xsd:simpleType>
        <xsd:restriction base="dms:DateTime"/>
      </xsd:simpleType>
    </xsd:element>
    <xsd:element name="SCN0000101" ma:index="95" nillable="true" ma:displayName="Opmerking" ma:internalName="SCN0000101">
      <xsd:simpleType>
        <xsd:restriction base="dms:Note"/>
      </xsd:simpleType>
    </xsd:element>
    <xsd:element name="SCN0000041" ma:index="96" nillable="true" ma:displayName="Goedkeuring" ma:default="Nee" ma:internalName="SCN0000041">
      <xsd:simpleType>
        <xsd:restriction base="dms:Choice">
          <xsd:enumeration value="Ja"/>
          <xsd:enumeration value="Nee"/>
        </xsd:restriction>
      </xsd:simpleType>
    </xsd:element>
    <xsd:element name="Crediteurennummer" ma:index="97" nillable="true" ma:displayName="Crediteurennummer" ma:internalName="Crediteurennummer">
      <xsd:simpleType>
        <xsd:restriction base="dms:Text"/>
      </xsd:simpleType>
    </xsd:element>
    <xsd:element name="SCN0000077" ma:index="98" nillable="true" ma:displayName="Archiefcode" ma:internalName="SCN0000077">
      <xsd:simpleType>
        <xsd:restriction base="dms:Text"/>
      </xsd:simpleType>
    </xsd:element>
    <xsd:element name="SCN0000098" ma:index="100" nillable="true" ma:displayName="Werkprocesschema" ma:default="http://www.model-dsp.nl/vngdspsec/models/schemas/LP00000390/index.htm" ma:internalName="SCN0000098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CN0000117" ma:index="101" nillable="true" ma:displayName="Geldig van" ma:default="2017-06-15T15:20:26Z" ma:internalName="SCN0000117">
      <xsd:simpleType>
        <xsd:restriction base="dms:DateTime"/>
      </xsd:simpleType>
    </xsd:element>
    <xsd:element name="SCN0000099" ma:index="102" nillable="true" ma:displayName="Webformulier" ma:internalName="SCN0000099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ossiervernietigingsjaar" ma:index="103" nillable="true" ma:displayName="Dossier - vernietigingsjaar" ma:internalName="Dossiervernietigingsjaar">
      <xsd:simpleType>
        <xsd:restriction base="dms:Number"/>
      </xsd:simpleType>
    </xsd:element>
    <xsd:element name="VN00000122" ma:index="104" nillable="true" ma:displayName="Proceseigenaar - functie" ma:default="Unitmanager Huisvesting" ma:internalName="VN00000122">
      <xsd:simpleType>
        <xsd:restriction base="dms:Choice">
          <xsd:enumeration value="Ambtelijk secretaris OR"/>
          <xsd:enumeration value="Unitmanager A&amp;I"/>
          <xsd:enumeration value="Unitmanager HRM"/>
          <xsd:enumeration value="Unitmanager Huisvesting"/>
          <xsd:enumeration value="Unitmanager ICT"/>
          <xsd:enumeration value="Unitmanager Plaatsing"/>
          <xsd:enumeration value="Unitmanager Staf"/>
          <xsd:enumeration value="Unitmanager Uitvoeringsprocessen"/>
          <xsd:enumeration value="Schuldhulpverlener"/>
        </xsd:restriction>
      </xsd:simpleType>
    </xsd:element>
    <xsd:element name="SCN0000105" ma:index="105" nillable="true" ma:displayName="Opmerking" ma:internalName="SCN0000105">
      <xsd:simpleType>
        <xsd:restriction base="dms:Note"/>
      </xsd:simpleType>
    </xsd:element>
    <xsd:element name="SCNW000053" ma:index="106" nillable="true" ma:displayName="Wet. verdagingstermijn" ma:internalName="SCNW000053">
      <xsd:simpleType>
        <xsd:restriction base="dms:Number"/>
      </xsd:simpleType>
    </xsd:element>
    <xsd:element name="SCNW000081" ma:index="107" nillable="true" ma:displayName="Bewaartermijn" ma:default="10" ma:internalName="SCNW000081">
      <xsd:simpleType>
        <xsd:restriction base="dms:Number"/>
      </xsd:simpleType>
    </xsd:element>
    <xsd:element name="SCN0000040" ma:index="108" nillable="true" ma:displayName="Procestype" ma:default="Specifiek werkproces" ma:internalName="SCN0000040">
      <xsd:simpleType>
        <xsd:restriction base="dms:Choice">
          <xsd:enumeration value="Generiek werkproces"/>
          <xsd:enumeration value="Specifiek werkproces"/>
          <xsd:enumeration value="Generiek subproces"/>
          <xsd:enumeration value="Specifiek subproces"/>
        </xsd:restriction>
      </xsd:simpleType>
    </xsd:element>
    <xsd:element name="SCN0000123" ma:index="109" nillable="true" ma:displayName="Bron" ma:default="Lokaal" ma:internalName="SCN0000123">
      <xsd:simpleType>
        <xsd:restriction base="dms:Choice">
          <xsd:enumeration value="Lokaal"/>
          <xsd:enumeration value="Model"/>
          <xsd:enumeration value="Extern"/>
          <xsd:enumeration value="Systeem"/>
        </xsd:restriction>
      </xsd:simpleType>
    </xsd:element>
    <xsd:element name="SCN0000059" ma:index="110" nillable="true" ma:displayName="Betaling nodig" ma:default="Nee" ma:internalName="SCN0000059">
      <xsd:simpleType>
        <xsd:restriction base="dms:Choice">
          <xsd:enumeration value="Ja"/>
          <xsd:enumeration value="Nee"/>
        </xsd:restriction>
      </xsd:simpleType>
    </xsd:element>
    <xsd:element name="SCNE000055" ma:index="111" nillable="true" ma:displayName="Signaleringstermijn (eenh.)" ma:default="Werkdag" ma:internalName="SCNE000055">
      <xsd:simpleType>
        <xsd:restriction base="dms:Choice"/>
      </xsd:simpleType>
    </xsd:element>
    <xsd:element name="Contractcategorie" ma:index="112" nillable="true" ma:displayName="Contractcategorie" ma:format="Dropdown" ma:internalName="Contractcategorie">
      <xsd:simpleType>
        <xsd:restriction base="dms:Choice">
          <xsd:enumeration value="Ontwikkeling"/>
          <xsd:enumeration value="Onderhoud"/>
          <xsd:enumeration value="Adviesdiensten en Energie"/>
          <xsd:enumeration value="Logistiek en Inventaris"/>
        </xsd:restriction>
      </xsd:simpleType>
    </xsd:element>
    <xsd:element name="SCN0000104" ma:index="113" nillable="true" ma:displayName="Opmerking" ma:internalName="SCN0000104">
      <xsd:simpleType>
        <xsd:restriction base="dms:Note"/>
      </xsd:simpleType>
    </xsd:element>
    <xsd:element name="SCN0000062" ma:index="114" nillable="true" ma:displayName="Wet dwangsom" ma:default="Nee" ma:internalName="SCN0000062">
      <xsd:simpleType>
        <xsd:restriction base="dms:Choice">
          <xsd:enumeration value="Ja"/>
          <xsd:enumeration value="Nee"/>
        </xsd:restriction>
      </xsd:simpleType>
    </xsd:element>
    <xsd:element name="VN00000115" ma:index="115" nillable="true" ma:displayName="Audittrail" ma:default="Nee" ma:internalName="VN00000115">
      <xsd:simpleType>
        <xsd:restriction base="dms:Choice">
          <xsd:enumeration value="Ja"/>
          <xsd:enumeration value="Nee"/>
        </xsd:restriction>
      </xsd:simpleType>
    </xsd:element>
    <xsd:element name="SCN0000084" ma:index="116" nillable="true" ma:displayName="Opmerking" ma:internalName="SCN0000084">
      <xsd:simpleType>
        <xsd:restriction base="dms:Note"/>
      </xsd:simpleType>
    </xsd:element>
    <xsd:element name="SCN0000078" ma:index="117" nillable="true" ma:displayName="Thesaurusterm" ma:internalName="SCN0000078">
      <xsd:simpleType>
        <xsd:restriction base="dms:Text"/>
      </xsd:simpleType>
    </xsd:element>
    <xsd:element name="SCN0000109" ma:index="118" nillable="true" ma:displayName="Toelichting" ma:internalName="SCN0000109">
      <xsd:simpleType>
        <xsd:restriction base="dms:Note"/>
      </xsd:simpleType>
    </xsd:element>
    <xsd:element name="SCNE000053" ma:index="119" nillable="true" ma:displayName="Wet. verdagingstermijn (eenh.)" ma:default="Werkdag" ma:internalName="SCNE000053">
      <xsd:simpleType>
        <xsd:restriction base="dms:Choice"/>
      </xsd:simpleType>
    </xsd:element>
    <xsd:element name="SCNW000052" ma:index="120" nillable="true" ma:displayName="Wet. afdoeningstermijn" ma:internalName="SCNW000052">
      <xsd:simpleType>
        <xsd:restriction base="dms:Number"/>
      </xsd:simpleType>
    </xsd:element>
    <xsd:element name="SCNT000048" ma:index="121" nillable="true" ma:displayName="Eigen regelingen" ma:internalName="SCNT000048">
      <xsd:simpleType>
        <xsd:restriction base="dms:Note"/>
      </xsd:simpleType>
    </xsd:element>
    <xsd:element name="SCN0000080" ma:index="122" nillable="true" ma:displayName="Waardering" ma:default="Bewaren" ma:internalName="SCN0000080">
      <xsd:simpleType>
        <xsd:restriction base="dms:Choice">
          <xsd:enumeration value="Bewaren"/>
          <xsd:enumeration value="Vernietigen"/>
        </xsd:restriction>
      </xsd:simpleType>
    </xsd:element>
    <xsd:element name="SCN0000073" ma:index="124" nillable="true" ma:displayName="Verantwoordingsrelatie" ma:internalName="SCN0000073">
      <xsd:simpleType>
        <xsd:restriction base="dms:Text"/>
      </xsd:simpleType>
    </xsd:element>
    <xsd:element name="SCNE000052" ma:index="126" nillable="true" ma:displayName="Wet. afdoeningstermijn (eenh.)" ma:default="Werkdag" ma:internalName="SCNE000052">
      <xsd:simpleType>
        <xsd:restriction base="dms:Choice"/>
      </xsd:simpleType>
    </xsd:element>
    <xsd:element name="SCN0000111" ma:index="127" nillable="true" ma:displayName="Toelichting" ma:internalName="SCN0000111">
      <xsd:simpleType>
        <xsd:restriction base="dms:Note"/>
      </xsd:simpleType>
    </xsd:element>
    <xsd:element name="SCN0000083" ma:index="128" nillable="true" ma:displayName="Toelichting" ma:internalName="SCN0000083">
      <xsd:simpleType>
        <xsd:restriction base="dms:Note"/>
      </xsd:simpleType>
    </xsd:element>
    <xsd:element name="SCN0000027" ma:index="129" nillable="true" ma:displayName="Kernomschrijving (M)" ma:internalName="SCN0000027">
      <xsd:simpleType>
        <xsd:restriction base="dms:Text"/>
      </xsd:simpleType>
    </xsd:element>
    <xsd:element name="SCN0000058" ma:index="130" nillable="true" ma:displayName="Aanhouden mogelijk" ma:default="Nee" ma:internalName="SCN0000058">
      <xsd:simpleType>
        <xsd:restriction base="dms:Choice">
          <xsd:enumeration value="Ja"/>
          <xsd:enumeration value="Nee"/>
        </xsd:restriction>
      </xsd:simpleType>
    </xsd:element>
    <xsd:element name="SCN0000028" ma:index="131" nillable="true" ma:displayName="Werkproces" ma:default="Beheer(sing) en management van contracten van unit huisvesting" ma:internalName="SCN0000028">
      <xsd:simpleType>
        <xsd:restriction base="dms:Text"/>
      </xsd:simpleType>
    </xsd:element>
    <xsd:element name="SCNW000054" ma:index="132" nillable="true" ma:displayName="Verdagingstermijn" ma:internalName="SCNW000054">
      <xsd:simpleType>
        <xsd:restriction base="dms:Number"/>
      </xsd:simpleType>
    </xsd:element>
    <xsd:element name="SCN0000079" ma:index="133" nillable="true" ma:displayName="Lokale trefwoorden" ma:default="Tranche 4" ma:internalName="SCN0000079">
      <xsd:simpleType>
        <xsd:restriction base="dms:Note"/>
      </xsd:simpleType>
    </xsd:element>
    <xsd:element name="SCN0000042" ma:index="134" nillable="true" ma:displayName="Datum goedkeuring" ma:internalName="SCN0000042">
      <xsd:simpleType>
        <xsd:restriction base="dms:DateTime"/>
      </xsd:simpleType>
    </xsd:element>
    <xsd:element name="SCN0000060" ma:index="135" nillable="true" ma:displayName="WKPB" ma:default="Nee" ma:internalName="SCN0000060">
      <xsd:simpleType>
        <xsd:restriction base="dms:Choice">
          <xsd:enumeration value="Ja"/>
          <xsd:enumeration value="Nee"/>
        </xsd:restriction>
      </xsd:simpleType>
    </xsd:element>
    <xsd:element name="SGC0002002" ma:index="136" nillable="true" ma:displayName="Numerieke code" ma:default="3390" ma:internalName="SGC0002002">
      <xsd:simpleType>
        <xsd:restriction base="dms:Number"/>
      </xsd:simpleType>
    </xsd:element>
    <xsd:element name="SCN0000100" ma:index="137" nillable="true" ma:displayName="Opmerking" ma:internalName="SCN0000100">
      <xsd:simpleType>
        <xsd:restriction base="dms:Note"/>
      </xsd:simpleType>
    </xsd:element>
    <xsd:element name="SCN0000082" ma:index="138" nillable="true" ma:displayName="Ingang bewaartermijn" ma:default="Na beëindiging" ma:internalName="SCN0000082">
      <xsd:simpleType>
        <xsd:restriction base="dms:Choice">
          <xsd:enumeration value="Na afhandeling"/>
          <xsd:enumeration value="Na aflossing"/>
          <xsd:enumeration value="Na beëindiging"/>
          <xsd:enumeration value="Na vervallen belang"/>
          <xsd:enumeration value="Na vervallen verplichting"/>
          <xsd:enumeration value="Na afloop contract"/>
          <xsd:enumeration value="Na vaststelling rekening"/>
          <xsd:enumeration value="Anders, zie toelichting"/>
          <xsd:enumeration value="Na vervallen"/>
        </xsd:restriction>
      </xsd:simpleType>
    </xsd:element>
    <xsd:element name="SCN0000093" ma:index="139" nillable="true" ma:displayName="Toelichting" ma:internalName="SCN0000093">
      <xsd:simpleType>
        <xsd:restriction base="dms:Note"/>
      </xsd:simpleType>
    </xsd:element>
    <xsd:element name="SCN0000066" ma:index="140" nillable="true" ma:displayName="Publicatietekst" ma:internalName="SCN0000066">
      <xsd:simpleType>
        <xsd:restriction base="dms:Note"/>
      </xsd:simpleType>
    </xsd:element>
    <xsd:element name="SCN0000044" ma:index="141" nillable="true" ma:displayName="Uiterste einddatum" ma:internalName="SCN0000044">
      <xsd:simpleType>
        <xsd:restriction base="dms:DateTime"/>
      </xsd:simpleType>
    </xsd:element>
    <xsd:element name="SCN0000051" ma:index="142" nillable="true" ma:displayName="Productcatalogus" ma:internalName="SCN0000051">
      <xsd:simpleType>
        <xsd:restriction base="dms:Text"/>
      </xsd:simpleType>
    </xsd:element>
    <xsd:element name="SCNT000047" ma:index="143" nillable="true" ma:displayName="Wetgeving" ma:internalName="SCNT000047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cbc43-f68e-4b04-99a3-11af7f219aad" elementFormDefault="qualified">
    <xsd:import namespace="http://schemas.microsoft.com/office/2006/documentManagement/types"/>
    <xsd:import namespace="http://schemas.microsoft.com/office/infopath/2007/PartnerControls"/>
    <xsd:element name="Leverancier" ma:index="144" nillable="true" ma:displayName="Leverancier" ma:description="Alle leveranciers die uitvoering geven aan het POP contract verspreid over de regio's heen." ma:format="RadioButtons" ma:internalName="Leverancier">
      <xsd:simpleType>
        <xsd:restriction base="dms:Choice">
          <xsd:enumeration value="Algemeen"/>
          <xsd:enumeration value="Contractstukken"/>
          <xsd:enumeration value="Locatie informatie"/>
          <xsd:enumeration value="CBRE"/>
          <xsd:enumeration value="Bertens Bouw"/>
          <xsd:enumeration value="Koopmans"/>
          <xsd:enumeration value="Huurman/Hegeman"/>
          <xsd:enumeration value="Spie"/>
          <xsd:enumeration value="Heijmans"/>
          <xsd:enumeration value="Equans"/>
          <xsd:enumeration value="Dura Vermeer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X_LastVerifiedOn xmlns="ec44124b-e7eb-4e0a-9c2d-95d71f4e1577">Unknown</ARX_LastVerifiedOn>
    <AutoGenerated xmlns="http://schemas.econnect.nl/" xsi:nil="true"/>
    <ARX_LastSignatureStatus xmlns="ec44124b-e7eb-4e0a-9c2d-95d71f4e1577">Unknown</ARX_LastSignatureStatus>
    <SPECRelatedItems xmlns="http://schemas.econnect.nl/" xsi:nil="true"/>
    <ARX_LastSignatureDateTime xmlns="ec44124b-e7eb-4e0a-9c2d-95d71f4e1577">Unknown</ARX_LastSignatureDateTime>
    <ARX_SignaturesCount xmlns="ec44124b-e7eb-4e0a-9c2d-95d71f4e1577">Unknown</ARX_SignaturesCount>
    <Signatures_x0020_Status xmlns="ec44124b-e7eb-4e0a-9c2d-95d71f4e1577">Unknown</Signatures_x0020_Status>
    <Leverancier xmlns="028cbc43-f68e-4b04-99a3-11af7f219aad">Contractstukken</Leverancier>
    <ARX_LastSignerName xmlns="ec44124b-e7eb-4e0a-9c2d-95d71f4e1577">Unknown</ARX_LastSignerName>
    <ARX_LastSignatureReason xmlns="ec44124b-e7eb-4e0a-9c2d-95d71f4e1577">Unknown</ARX_LastSignatureReason>
    <_dlc_DocId xmlns="ec44124b-e7eb-4e0a-9c2d-95d71f4e1577">CDR-860024</_dlc_DocId>
    <_dlc_DocIdUrl xmlns="ec44124b-e7eb-4e0a-9c2d-95d71f4e1577">
      <Url>https://plein-dms.coa.local/processen/LP00000390/pop-2022-planmatig-onderhoud-en-projecten/_layouts/15/DocIdRedir.aspx?ID=CDR-860024</Url>
      <Description>CDR-860024</Description>
    </_dlc_DocIdUrl>
    <SCN0000102 xmlns="ec44124b-e7eb-4e0a-9c2d-95d71f4e1577" xsi:nil="true"/>
    <SCN0000093 xmlns="ec44124b-e7eb-4e0a-9c2d-95d71f4e1577" xsi:nil="true"/>
    <VN00000115 xmlns="ec44124b-e7eb-4e0a-9c2d-95d71f4e1577">Nee</VN00000115>
    <SCN0000123 xmlns="ec44124b-e7eb-4e0a-9c2d-95d71f4e1577">Lokaal</SCN0000123>
    <SCNE000052 xmlns="ec44124b-e7eb-4e0a-9c2d-95d71f4e1577">Werkdag</SCNE000052>
    <SCNE000527 xmlns="ec44124b-e7eb-4e0a-9c2d-95d71f4e1577">Werkdag</SCNE000527>
    <SCNT000048 xmlns="ec44124b-e7eb-4e0a-9c2d-95d71f4e1577" xsi:nil="true"/>
    <SGC0002002 xmlns="ec44124b-e7eb-4e0a-9c2d-95d71f4e1577">3390</SGC0002002>
    <SGC0001002 xmlns="ec44124b-e7eb-4e0a-9c2d-95d71f4e1577">Ja</SGC0001002>
    <VN00000017 xmlns="ec44124b-e7eb-4e0a-9c2d-95d71f4e1577">Bericht</VN00000017>
    <SCN0000062 xmlns="ec44124b-e7eb-4e0a-9c2d-95d71f4e1577">Nee</SCN0000062>
    <SCN0000041 xmlns="ec44124b-e7eb-4e0a-9c2d-95d71f4e1577">Nee</SCN0000041>
    <SCN0000516 xmlns="ec44124b-e7eb-4e0a-9c2d-95d71f4e1577">Verslag</SCN0000516>
    <SCN0000113 xmlns="ec44124b-e7eb-4e0a-9c2d-95d71f4e1577" xsi:nil="true"/>
    <SCN0000083 xmlns="ec44124b-e7eb-4e0a-9c2d-95d71f4e1577" xsi:nil="true"/>
    <SCN0000118 xmlns="ec44124b-e7eb-4e0a-9c2d-95d71f4e1577" xsi:nil="true"/>
    <SCN0000537 xmlns="ec44124b-e7eb-4e0a-9c2d-95d71f4e1577">Nee</SCN0000537>
    <SCN0000532 xmlns="ec44124b-e7eb-4e0a-9c2d-95d71f4e1577">Nee</SCN0000532>
    <VN00000121 xmlns="ec44124b-e7eb-4e0a-9c2d-95d71f4e1577">Scanner - code; Scan - datum; Medewerker naam -  Registreren</VN00000121>
    <SGC0001018 xmlns="ec44124b-e7eb-4e0a-9c2d-95d71f4e1577">Ja</SGC0001018>
    <SCN0000057 xmlns="ec44124b-e7eb-4e0a-9c2d-95d71f4e1577">Nee</SCN0000057>
    <SCN0000099 xmlns="ec44124b-e7eb-4e0a-9c2d-95d71f4e1577">
      <Url xsi:nil="true"/>
      <Description xsi:nil="true"/>
    </SCN0000099>
    <SCN0000031 xmlns="ec44124b-e7eb-4e0a-9c2d-95d71f4e1577">
      <UserInfo>
        <DisplayName/>
        <AccountId>1</AccountId>
        <AccountType/>
      </UserInfo>
    </SCN0000031>
    <SCNE000053 xmlns="ec44124b-e7eb-4e0a-9c2d-95d71f4e1577">Werkdag</SCNE000053>
    <SCN0000094 xmlns="ec44124b-e7eb-4e0a-9c2d-95d71f4e1577" xsi:nil="true"/>
    <SCN0000129 xmlns="ec44124b-e7eb-4e0a-9c2d-95d71f4e1577">2019-11-20T13:47:35+00:00</SCN0000129>
    <SCN0000108 xmlns="ec44124b-e7eb-4e0a-9c2d-95d71f4e1577" xsi:nil="true"/>
    <SCN0000522 xmlns="ec44124b-e7eb-4e0a-9c2d-95d71f4e1577">Generiek documenttype</SCN0000522>
    <SCN0000026 xmlns="ec44124b-e7eb-4e0a-9c2d-95d71f4e1577">Contractbeheer huisvesting</SCN0000026>
    <SCN0000084 xmlns="ec44124b-e7eb-4e0a-9c2d-95d71f4e1577" xsi:nil="true"/>
    <SCN0000042 xmlns="ec44124b-e7eb-4e0a-9c2d-95d71f4e1577" xsi:nil="true"/>
    <SCN0000063 xmlns="ec44124b-e7eb-4e0a-9c2d-95d71f4e1577">Nee</SCN0000063>
    <VN00000076 xmlns="ec44124b-e7eb-4e0a-9c2d-95d71f4e1577">Nee</VN00000076>
    <VN00000122 xmlns="ec44124b-e7eb-4e0a-9c2d-95d71f4e1577">Unitmanager Huisvesting</VN00000122>
    <SCN0000079 xmlns="ec44124b-e7eb-4e0a-9c2d-95d71f4e1577">Tranche 4</SCN0000079>
    <SCN0000058 xmlns="ec44124b-e7eb-4e0a-9c2d-95d71f4e1577">Nee</SCN0000058>
    <SCNT000076 xmlns="ec44124b-e7eb-4e0a-9c2d-95d71f4e1577">Selectielijst COA 2013- , handeling 37;</SCNT000076>
    <Contractcategorie xmlns="ec44124b-e7eb-4e0a-9c2d-95d71f4e1577">Onderhoud</Contractcategorie>
    <SCN0000109 xmlns="ec44124b-e7eb-4e0a-9c2d-95d71f4e1577" xsi:nil="true"/>
    <SCN0000095 xmlns="ec44124b-e7eb-4e0a-9c2d-95d71f4e1577" xsi:nil="true"/>
    <SCN0000104 xmlns="ec44124b-e7eb-4e0a-9c2d-95d71f4e1577" xsi:nil="true"/>
    <SCN0000528 xmlns="ec44124b-e7eb-4e0a-9c2d-95d71f4e1577">Na afhandeling</SCN0000528>
    <Dossierdatumafsluiting xmlns="ec44124b-e7eb-4e0a-9c2d-95d71f4e1577" xsi:nil="true"/>
    <COAIsDocumentArchived xmlns="http://schemas.econnect.nl/">false</COAIsDocumentArchived>
    <SCNE000054 xmlns="ec44124b-e7eb-4e0a-9c2d-95d71f4e1577">Werkdag</SCNE000054>
    <SharedCaseName xmlns="http://schemas.econnect.nl/">POP 2022 - Planmatig Onderhoud en Projecten</SharedCaseName>
    <SCN0000098 xmlns="ec44124b-e7eb-4e0a-9c2d-95d71f4e1577">
      <Url>http://www.model-dsp.nl/vngdspsec/models/schemas/LP00000390/index.htm</Url>
      <Description>http://www.model-dsp.nl/vngdspsec/models/schemas/LP00000390/index.htm</Description>
    </SCN0000098>
    <SCN0000064 xmlns="ec44124b-e7eb-4e0a-9c2d-95d71f4e1577">Nee</SCN0000064>
    <SCN0000107 xmlns="ec44124b-e7eb-4e0a-9c2d-95d71f4e1577" xsi:nil="true"/>
    <SCN0000043 xmlns="ec44124b-e7eb-4e0a-9c2d-95d71f4e1577" xsi:nil="true"/>
    <SCN0000539 xmlns="ec44124b-e7eb-4e0a-9c2d-95d71f4e1577">2017-06-15T15:20:26+00:00</SCN0000539>
    <SCN0000526 xmlns="ec44124b-e7eb-4e0a-9c2d-95d71f4e1577">Bewaren</SCN0000526>
    <SCN0000080 xmlns="ec44124b-e7eb-4e0a-9c2d-95d71f4e1577">Bewaren</SCN0000080>
    <VN00000123 xmlns="ec44124b-e7eb-4e0a-9c2d-95d71f4e1577">Creatie - datum; Zaak - code</VN00000123>
    <SCNE000081 xmlns="ec44124b-e7eb-4e0a-9c2d-95d71f4e1577">Jaar</SCNE000081>
    <SCN0000096 xmlns="ec44124b-e7eb-4e0a-9c2d-95d71f4e1577" xsi:nil="true"/>
    <SCN0000059 xmlns="ec44124b-e7eb-4e0a-9c2d-95d71f4e1577">Nee</SCN0000059>
    <CaseOwner xmlns="http://schemas.econnect.nl/">
      <UserInfo>
        <DisplayName>Lobbezoo, Frank</DisplayName>
        <AccountId>1</AccountId>
        <AccountType/>
      </UserInfo>
    </CaseOwner>
    <SCNE000055 xmlns="ec44124b-e7eb-4e0a-9c2d-95d71f4e1577">Werkdag</SCNE000055>
    <SCN0000105 xmlns="ec44124b-e7eb-4e0a-9c2d-95d71f4e1577" xsi:nil="true"/>
    <SCN0000091 xmlns="ec44124b-e7eb-4e0a-9c2d-95d71f4e1577" xsi:nil="true"/>
    <SCN0000100 xmlns="ec44124b-e7eb-4e0a-9c2d-95d71f4e1577" xsi:nil="true"/>
    <SCN0000524 xmlns="ec44124b-e7eb-4e0a-9c2d-95d71f4e1577">Intern</SCN0000524>
    <Crediteurennummer xmlns="ec44124b-e7eb-4e0a-9c2d-95d71f4e1577" xsi:nil="true"/>
    <SCN0000028 xmlns="ec44124b-e7eb-4e0a-9c2d-95d71f4e1577">Beheer(sing) en management van contracten van unit huisvesting</SCN0000028>
    <SCN0000065 xmlns="ec44124b-e7eb-4e0a-9c2d-95d71f4e1577">Nee</SCN0000065>
    <SCN0000044 xmlns="ec44124b-e7eb-4e0a-9c2d-95d71f4e1577" xsi:nil="true"/>
    <VN00000015 xmlns="ec44124b-e7eb-4e0a-9c2d-95d71f4e1577">Nee</VN00000015>
    <SCN0000060 xmlns="ec44124b-e7eb-4e0a-9c2d-95d71f4e1577">Nee</SCN0000060>
    <SCN0000111 xmlns="ec44124b-e7eb-4e0a-9c2d-95d71f4e1577" xsi:nil="true"/>
    <CaseStartDate xmlns="http://schemas.econnect.nl/">2022-11-08T23:00:00+00:00</CaseStartDate>
    <VN00000124 xmlns="ec44124b-e7eb-4e0a-9c2d-95d71f4e1577" xsi:nil="true"/>
    <SCN0000034 xmlns="ec44124b-e7eb-4e0a-9c2d-95d71f4e1577" xsi:nil="true"/>
    <SCN0000106 xmlns="ec44124b-e7eb-4e0a-9c2d-95d71f4e1577" xsi:nil="true"/>
    <SCN0000092 xmlns="ec44124b-e7eb-4e0a-9c2d-95d71f4e1577" xsi:nil="true"/>
    <SCNE000056 xmlns="ec44124b-e7eb-4e0a-9c2d-95d71f4e1577">Werkdag</SCNE000056>
    <SCN0000097 xmlns="ec44124b-e7eb-4e0a-9c2d-95d71f4e1577" xsi:nil="true"/>
    <SCN0000546 xmlns="ec44124b-e7eb-4e0a-9c2d-95d71f4e1577">Lokaal</SCN0000546>
    <SCN0000525 xmlns="ec44124b-e7eb-4e0a-9c2d-95d71f4e1577">Nee</SCN0000525>
    <SCNT000047 xmlns="ec44124b-e7eb-4e0a-9c2d-95d71f4e1577" xsi:nil="true"/>
    <SCNW000081 xmlns="ec44124b-e7eb-4e0a-9c2d-95d71f4e1577">10</SCNW000081>
    <SCN0000101 xmlns="ec44124b-e7eb-4e0a-9c2d-95d71f4e1577" xsi:nil="true"/>
    <SCN0000029 xmlns="ec44124b-e7eb-4e0a-9c2d-95d71f4e1577" xsi:nil="true"/>
    <SCN0000040 xmlns="ec44124b-e7eb-4e0a-9c2d-95d71f4e1577">Specifiek werkproces</SCN0000040>
    <SCN0000066 xmlns="ec44124b-e7eb-4e0a-9c2d-95d71f4e1577" xsi:nil="true"/>
    <SCN0000117 xmlns="ec44124b-e7eb-4e0a-9c2d-95d71f4e1577">2017-06-15T15:20:26+00:00</SCN0000117>
    <SCN0000061 xmlns="ec44124b-e7eb-4e0a-9c2d-95d71f4e1577">Nee</SCN0000061>
    <SCN0000082 xmlns="ec44124b-e7eb-4e0a-9c2d-95d71f4e1577">Na beëindiging</SCN0000082>
    <CaseManager xmlns="http://schemas.econnect.nl/">
      <UserInfo>
        <DisplayName>Davidse, Joan</DisplayName>
        <AccountId>392</AccountId>
        <AccountType/>
      </UserInfo>
    </CaseManager>
    <SCN0000112 xmlns="ec44124b-e7eb-4e0a-9c2d-95d71f4e1577" xsi:nil="true"/>
    <SCN0000531 xmlns="ec44124b-e7eb-4e0a-9c2d-95d71f4e1577">Nee</SCN0000531>
    <SCN0000552 xmlns="ec44124b-e7eb-4e0a-9c2d-95d71f4e1577">2018-03-28T13:19:19+00:00</SCN0000552>
    <SCN0000035 xmlns="ec44124b-e7eb-4e0a-9c2d-95d71f4e1577">Dit werkproces wordt intern\extern getriggerd</SCN0000035>
    <SCNW000527 xmlns="ec44124b-e7eb-4e0a-9c2d-95d71f4e1577" xsi:nil="true"/>
    <SCN0000027 xmlns="ec44124b-e7eb-4e0a-9c2d-95d71f4e1577" xsi:nil="true"/>
    <Dossieroverdrachtsjaar xmlns="ec44124b-e7eb-4e0a-9c2d-95d71f4e1577" xsi:nil="true"/>
    <SCN0000074 xmlns="ec44124b-e7eb-4e0a-9c2d-95d71f4e1577" xsi:nil="true"/>
    <SCN0000073 xmlns="ec44124b-e7eb-4e0a-9c2d-95d71f4e1577" xsi:nil="true"/>
    <SCN0000517 xmlns="ec44124b-e7eb-4e0a-9c2d-95d71f4e1577" xsi:nil="true"/>
    <SCNW000056 xmlns="ec44124b-e7eb-4e0a-9c2d-95d71f4e1577" xsi:nil="true"/>
    <SCN0000521 xmlns="ec44124b-e7eb-4e0a-9c2d-95d71f4e1577" xsi:nil="true"/>
    <VN00000109 xmlns="ec44124b-e7eb-4e0a-9c2d-95d71f4e1577" xsi:nil="true"/>
    <SCN0000070 xmlns="ec44124b-e7eb-4e0a-9c2d-95d71f4e1577" xsi:nil="true"/>
    <SCN0000540 xmlns="ec44124b-e7eb-4e0a-9c2d-95d71f4e1577" xsi:nil="true"/>
    <SCN0000535 xmlns="ec44124b-e7eb-4e0a-9c2d-95d71f4e1577" xsi:nil="true"/>
    <SCN0000071 xmlns="ec44124b-e7eb-4e0a-9c2d-95d71f4e1577" xsi:nil="true"/>
    <VN00000060 xmlns="ec44124b-e7eb-4e0a-9c2d-95d71f4e1577" xsi:nil="true"/>
    <SCNW000055 xmlns="ec44124b-e7eb-4e0a-9c2d-95d71f4e1577" xsi:nil="true"/>
    <SCN0000051 xmlns="ec44124b-e7eb-4e0a-9c2d-95d71f4e1577" xsi:nil="true"/>
    <SCN0000529 xmlns="ec44124b-e7eb-4e0a-9c2d-95d71f4e1577" xsi:nil="true"/>
    <SCN0000534 xmlns="ec44124b-e7eb-4e0a-9c2d-95d71f4e1577" xsi:nil="true"/>
    <VN00000104 xmlns="ec44124b-e7eb-4e0a-9c2d-95d71f4e1577" xsi:nil="true"/>
    <Dossiervernietigingsjaar xmlns="ec44124b-e7eb-4e0a-9c2d-95d71f4e1577" xsi:nil="true"/>
    <SCN0000078 xmlns="ec44124b-e7eb-4e0a-9c2d-95d71f4e1577" xsi:nil="true"/>
    <SCNW000053 xmlns="ec44124b-e7eb-4e0a-9c2d-95d71f4e1577" xsi:nil="true"/>
    <SCNW000054 xmlns="ec44124b-e7eb-4e0a-9c2d-95d71f4e1577" xsi:nil="true"/>
    <SCN0000523 xmlns="ec44124b-e7eb-4e0a-9c2d-95d71f4e1577" xsi:nil="true"/>
    <VN00000097 xmlns="ec44124b-e7eb-4e0a-9c2d-95d71f4e1577" xsi:nil="true"/>
    <VN00000098 xmlns="ec44124b-e7eb-4e0a-9c2d-95d71f4e1577" xsi:nil="true"/>
    <SCN0000067 xmlns="ec44124b-e7eb-4e0a-9c2d-95d71f4e1577" xsi:nil="true"/>
    <VN00000087 xmlns="ec44124b-e7eb-4e0a-9c2d-95d71f4e1577" xsi:nil="true"/>
    <SCN0000072 xmlns="ec44124b-e7eb-4e0a-9c2d-95d71f4e1577" xsi:nil="true"/>
    <SCN0000077 xmlns="ec44124b-e7eb-4e0a-9c2d-95d71f4e1577" xsi:nil="true"/>
    <SCNW000052 xmlns="ec44124b-e7eb-4e0a-9c2d-95d71f4e1577" xsi:nil="true"/>
  </documentManagement>
</p:properties>
</file>

<file path=customXml/itemProps1.xml><?xml version="1.0" encoding="utf-8"?>
<ds:datastoreItem xmlns:ds="http://schemas.openxmlformats.org/officeDocument/2006/customXml" ds:itemID="{5C186AFC-AA79-417A-81B2-ACD9AD6D1E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7617C0-4931-461F-A7CC-8C7E33682CD2}"/>
</file>

<file path=customXml/itemProps3.xml><?xml version="1.0" encoding="utf-8"?>
<ds:datastoreItem xmlns:ds="http://schemas.openxmlformats.org/officeDocument/2006/customXml" ds:itemID="{B99A0EA0-4ABD-4B54-92A5-319746831462}"/>
</file>

<file path=customXml/itemProps4.xml><?xml version="1.0" encoding="utf-8"?>
<ds:datastoreItem xmlns:ds="http://schemas.openxmlformats.org/officeDocument/2006/customXml" ds:itemID="{2BC139BE-7381-404E-BB0A-0941F6E10C8F}"/>
</file>

<file path=customXml/itemProps5.xml><?xml version="1.0" encoding="utf-8"?>
<ds:datastoreItem xmlns:ds="http://schemas.openxmlformats.org/officeDocument/2006/customXml" ds:itemID="{30770D91-07CA-47BC-B3CF-B3E62B119C42}"/>
</file>

<file path=docProps/app.xml><?xml version="1.0" encoding="utf-8"?>
<Properties xmlns="http://schemas.openxmlformats.org/officeDocument/2006/extended-properties" xmlns:vt="http://schemas.openxmlformats.org/officeDocument/2006/docPropsVTypes">
  <Template>2277581C.dotm</Template>
  <TotalTime>44</TotalTime>
  <Pages>2</Pages>
  <Words>179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Facilicom Services Group</Company>
  <LinksUpToDate>false</LinksUpToDate>
  <CharactersWithSpaces>1162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Duijvestijn Ronald</dc:creator>
  <cp:lastModifiedBy>Beurskens, Lianne</cp:lastModifiedBy>
  <cp:revision>4</cp:revision>
  <dcterms:created xsi:type="dcterms:W3CDTF">2020-07-06T08:26:00Z</dcterms:created>
  <dcterms:modified xsi:type="dcterms:W3CDTF">2020-07-06T09:08:00Z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0x0101007A6E4A62A1A34FCBB5DB597108C1AEB0000BFB396DC990304D88DD24EC7507D20C008C81BA2AED3BBC4DB8CBB63BA56C1B2B</vt:lpwstr>
  </property>
  <property fmtid="{D5CDD505-2E9C-101B-9397-08002B2CF9AE}" pid="3" name="SCN0000102">
    <vt:lpwstr/>
  </property>
  <property fmtid="{D5CDD505-2E9C-101B-9397-08002B2CF9AE}" pid="4" name="SCN0000093">
    <vt:lpwstr/>
  </property>
  <property fmtid="{D5CDD505-2E9C-101B-9397-08002B2CF9AE}" pid="5" name="VN00000115">
    <vt:lpwstr>Nee</vt:lpwstr>
  </property>
  <property fmtid="{D5CDD505-2E9C-101B-9397-08002B2CF9AE}" pid="6" name="SCN0000123">
    <vt:lpwstr>Lokaal</vt:lpwstr>
  </property>
  <property fmtid="{D5CDD505-2E9C-101B-9397-08002B2CF9AE}" pid="7" name="SCNE000052">
    <vt:lpwstr>Werkdag</vt:lpwstr>
  </property>
  <property fmtid="{D5CDD505-2E9C-101B-9397-08002B2CF9AE}" pid="8" name="SCNT000048">
    <vt:lpwstr/>
  </property>
  <property fmtid="{D5CDD505-2E9C-101B-9397-08002B2CF9AE}" pid="9" name="SGC0002002">
    <vt:r8>3390</vt:r8>
  </property>
  <property fmtid="{D5CDD505-2E9C-101B-9397-08002B2CF9AE}" pid="10" name="SGC0001002">
    <vt:lpwstr>Ja</vt:lpwstr>
  </property>
  <property fmtid="{D5CDD505-2E9C-101B-9397-08002B2CF9AE}" pid="11" name="SCN0000062">
    <vt:lpwstr>Nee</vt:lpwstr>
  </property>
  <property fmtid="{D5CDD505-2E9C-101B-9397-08002B2CF9AE}" pid="12" name="SCN0000041">
    <vt:lpwstr>Nee</vt:lpwstr>
  </property>
  <property fmtid="{D5CDD505-2E9C-101B-9397-08002B2CF9AE}" pid="13" name="SCN0000113">
    <vt:lpwstr/>
  </property>
  <property fmtid="{D5CDD505-2E9C-101B-9397-08002B2CF9AE}" pid="14" name="SCN0000083">
    <vt:lpwstr/>
  </property>
  <property fmtid="{D5CDD505-2E9C-101B-9397-08002B2CF9AE}" pid="16" name="SCN0000028">
    <vt:lpwstr>Beheer(sing) en management van contracten van unit huisvesting</vt:lpwstr>
  </property>
  <property fmtid="{D5CDD505-2E9C-101B-9397-08002B2CF9AE}" pid="18" name="SCN0000057">
    <vt:lpwstr>Nee</vt:lpwstr>
  </property>
  <property fmtid="{D5CDD505-2E9C-101B-9397-08002B2CF9AE}" pid="19" name="SCN0000099">
    <vt:lpwstr/>
  </property>
  <property fmtid="{D5CDD505-2E9C-101B-9397-08002B2CF9AE}" pid="20" name="SCN0000031">
    <vt:lpwstr>1</vt:lpwstr>
  </property>
  <property fmtid="{D5CDD505-2E9C-101B-9397-08002B2CF9AE}" pid="21" name="SCN0000065">
    <vt:lpwstr>Nee</vt:lpwstr>
  </property>
  <property fmtid="{D5CDD505-2E9C-101B-9397-08002B2CF9AE}" pid="22" name="SCN0000060">
    <vt:lpwstr>Nee</vt:lpwstr>
  </property>
  <property fmtid="{D5CDD505-2E9C-101B-9397-08002B2CF9AE}" pid="23" name="SCNE000053">
    <vt:lpwstr>Werkdag</vt:lpwstr>
  </property>
  <property fmtid="{D5CDD505-2E9C-101B-9397-08002B2CF9AE}" pid="24" name="SCN0000094">
    <vt:lpwstr/>
  </property>
  <property fmtid="{D5CDD505-2E9C-101B-9397-08002B2CF9AE}" pid="25" name="SCN0000129">
    <vt:filetime>2019-11-20T13:47:35Z</vt:filetime>
  </property>
  <property fmtid="{D5CDD505-2E9C-101B-9397-08002B2CF9AE}" pid="26" name="SCN0000111">
    <vt:lpwstr/>
  </property>
  <property fmtid="{D5CDD505-2E9C-101B-9397-08002B2CF9AE}" pid="27" name="CaseStartDate">
    <vt:filetime>2022-11-08T23:00:00Z</vt:filetime>
  </property>
  <property fmtid="{D5CDD505-2E9C-101B-9397-08002B2CF9AE}" pid="28" name="SCN0000108">
    <vt:lpwstr/>
  </property>
  <property fmtid="{D5CDD505-2E9C-101B-9397-08002B2CF9AE}" pid="29" name="TaxCatchAll">
    <vt:lpwstr>1;#Contractbeheer|{d96d3d81-c051-4922-8b4f-47556ea24e3e}</vt:lpwstr>
  </property>
  <property fmtid="{D5CDD505-2E9C-101B-9397-08002B2CF9AE}" pid="30" name="SCN0000034">
    <vt:lpwstr/>
  </property>
  <property fmtid="{D5CDD505-2E9C-101B-9397-08002B2CF9AE}" pid="31" name="SCN0000026">
    <vt:lpwstr>Contractbeheer huisvesting</vt:lpwstr>
  </property>
  <property fmtid="{D5CDD505-2E9C-101B-9397-08002B2CF9AE}" pid="32" name="SCN0000106">
    <vt:lpwstr/>
  </property>
  <property fmtid="{D5CDD505-2E9C-101B-9397-08002B2CF9AE}" pid="33" name="SCN0000084">
    <vt:lpwstr/>
  </property>
  <property fmtid="{D5CDD505-2E9C-101B-9397-08002B2CF9AE}" pid="34" name="SCN0000092">
    <vt:lpwstr/>
  </property>
  <property fmtid="{D5CDD505-2E9C-101B-9397-08002B2CF9AE}" pid="35" name="SCNE000056">
    <vt:lpwstr>Werkdag</vt:lpwstr>
  </property>
  <property fmtid="{D5CDD505-2E9C-101B-9397-08002B2CF9AE}" pid="37" name="SCN0000063">
    <vt:lpwstr>Nee</vt:lpwstr>
  </property>
  <property fmtid="{D5CDD505-2E9C-101B-9397-08002B2CF9AE}" pid="38" name="SCN0000097">
    <vt:lpwstr/>
  </property>
  <property fmtid="{D5CDD505-2E9C-101B-9397-08002B2CF9AE}" pid="39" name="SCNT000047">
    <vt:lpwstr/>
  </property>
  <property fmtid="{D5CDD505-2E9C-101B-9397-08002B2CF9AE}" pid="40" name="SCNW000081">
    <vt:r8>10</vt:r8>
  </property>
  <property fmtid="{D5CDD505-2E9C-101B-9397-08002B2CF9AE}" pid="41" name="SCN0000101">
    <vt:lpwstr/>
  </property>
  <property fmtid="{D5CDD505-2E9C-101B-9397-08002B2CF9AE}" pid="42" name="VN00000122">
    <vt:lpwstr>Unitmanager Huisvesting</vt:lpwstr>
  </property>
  <property fmtid="{D5CDD505-2E9C-101B-9397-08002B2CF9AE}" pid="43" name="ProcessNameTaxHTField0">
    <vt:lpwstr>Contractbeheer|{d96d3d81-c051-4922-8b4f-47556ea24e3e}</vt:lpwstr>
  </property>
  <property fmtid="{D5CDD505-2E9C-101B-9397-08002B2CF9AE}" pid="44" name="SCN0000079">
    <vt:lpwstr>Tranche 4</vt:lpwstr>
  </property>
  <property fmtid="{D5CDD505-2E9C-101B-9397-08002B2CF9AE}" pid="45" name="SCN0000029">
    <vt:lpwstr/>
  </property>
  <property fmtid="{D5CDD505-2E9C-101B-9397-08002B2CF9AE}" pid="46" name="SCN0000058">
    <vt:lpwstr>Nee</vt:lpwstr>
  </property>
  <property fmtid="{D5CDD505-2E9C-101B-9397-08002B2CF9AE}" pid="47" name="SCNT000076">
    <vt:lpwstr>Selectielijst COA 2013- , handeling 37;</vt:lpwstr>
  </property>
  <property fmtid="{D5CDD505-2E9C-101B-9397-08002B2CF9AE}" pid="48" name="Contractcategorie">
    <vt:lpwstr>Onderhoud</vt:lpwstr>
  </property>
  <property fmtid="{D5CDD505-2E9C-101B-9397-08002B2CF9AE}" pid="49" name="SCN0000040">
    <vt:lpwstr>Specifiek werkproces</vt:lpwstr>
  </property>
  <property fmtid="{D5CDD505-2E9C-101B-9397-08002B2CF9AE}" pid="50" name="SCN0000109">
    <vt:lpwstr/>
  </property>
  <property fmtid="{D5CDD505-2E9C-101B-9397-08002B2CF9AE}" pid="51" name="SCN0000066">
    <vt:lpwstr/>
  </property>
  <property fmtid="{D5CDD505-2E9C-101B-9397-08002B2CF9AE}" pid="52" name="SCN0000117">
    <vt:filetime>2017-06-15T15:20:26Z</vt:filetime>
  </property>
  <property fmtid="{D5CDD505-2E9C-101B-9397-08002B2CF9AE}" pid="53" name="SCN0000061">
    <vt:lpwstr>Nee</vt:lpwstr>
  </property>
  <property fmtid="{D5CDD505-2E9C-101B-9397-08002B2CF9AE}" pid="54" name="SCN0000095">
    <vt:lpwstr/>
  </property>
  <property fmtid="{D5CDD505-2E9C-101B-9397-08002B2CF9AE}" pid="55" name="SCN0000082">
    <vt:lpwstr>Na beëindiging</vt:lpwstr>
  </property>
  <property fmtid="{D5CDD505-2E9C-101B-9397-08002B2CF9AE}" pid="56" name="CaseManager">
    <vt:lpwstr>392</vt:lpwstr>
  </property>
  <property fmtid="{D5CDD505-2E9C-101B-9397-08002B2CF9AE}" pid="57" name="SCN0000104">
    <vt:lpwstr/>
  </property>
  <property fmtid="{D5CDD505-2E9C-101B-9397-08002B2CF9AE}" pid="58" name="SCN0000112">
    <vt:lpwstr/>
  </property>
  <property fmtid="{D5CDD505-2E9C-101B-9397-08002B2CF9AE}" pid="60" name="COAIsDocumentArchived">
    <vt:bool>false</vt:bool>
  </property>
  <property fmtid="{D5CDD505-2E9C-101B-9397-08002B2CF9AE}" pid="61" name="SCNE000054">
    <vt:lpwstr>Werkdag</vt:lpwstr>
  </property>
  <property fmtid="{D5CDD505-2E9C-101B-9397-08002B2CF9AE}" pid="62" name="SCN0000035">
    <vt:lpwstr>Dit werkproces wordt intern\extern getriggerd</vt:lpwstr>
  </property>
  <property fmtid="{D5CDD505-2E9C-101B-9397-08002B2CF9AE}" pid="63" name="SharedCaseName">
    <vt:lpwstr>POP 2022 - Planmatig Onderhoud en Projecten</vt:lpwstr>
  </property>
  <property fmtid="{D5CDD505-2E9C-101B-9397-08002B2CF9AE}" pid="64" name="SCN0000098">
    <vt:lpwstr>http://www.model-dsp.nl/vngdspsec/models/schemas/LP00000390/index.htm, http://www.model-dsp.nl/vngdspsec/models/schemas/LP00000390/index.htm</vt:lpwstr>
  </property>
  <property fmtid="{D5CDD505-2E9C-101B-9397-08002B2CF9AE}" pid="65" name="SCN0000064">
    <vt:lpwstr>Nee</vt:lpwstr>
  </property>
  <property fmtid="{D5CDD505-2E9C-101B-9397-08002B2CF9AE}" pid="66" name="SCN0000107">
    <vt:lpwstr/>
  </property>
  <property fmtid="{D5CDD505-2E9C-101B-9397-08002B2CF9AE}" pid="68" name="SCN0000080">
    <vt:lpwstr>Bewaren</vt:lpwstr>
  </property>
  <property fmtid="{D5CDD505-2E9C-101B-9397-08002B2CF9AE}" pid="69" name="VN00000123">
    <vt:lpwstr>Creatie - datum; Zaak - code</vt:lpwstr>
  </property>
  <property fmtid="{D5CDD505-2E9C-101B-9397-08002B2CF9AE}" pid="70" name="SCNE000081">
    <vt:lpwstr>Jaar</vt:lpwstr>
  </property>
  <property fmtid="{D5CDD505-2E9C-101B-9397-08002B2CF9AE}" pid="71" name="SCN0000096">
    <vt:lpwstr/>
  </property>
  <property fmtid="{D5CDD505-2E9C-101B-9397-08002B2CF9AE}" pid="72" name="SCN0000059">
    <vt:lpwstr>Nee</vt:lpwstr>
  </property>
  <property fmtid="{D5CDD505-2E9C-101B-9397-08002B2CF9AE}" pid="73" name="CaseOwner">
    <vt:lpwstr>1</vt:lpwstr>
  </property>
  <property fmtid="{D5CDD505-2E9C-101B-9397-08002B2CF9AE}" pid="74" name="SCNE000055">
    <vt:lpwstr>Werkdag</vt:lpwstr>
  </property>
  <property fmtid="{D5CDD505-2E9C-101B-9397-08002B2CF9AE}" pid="75" name="SCN0000105">
    <vt:lpwstr/>
  </property>
  <property fmtid="{D5CDD505-2E9C-101B-9397-08002B2CF9AE}" pid="76" name="SCN0000091">
    <vt:lpwstr/>
  </property>
  <property fmtid="{D5CDD505-2E9C-101B-9397-08002B2CF9AE}" pid="77" name="SCN0000100">
    <vt:lpwstr/>
  </property>
  <property fmtid="{D5CDD505-2E9C-101B-9397-08002B2CF9AE}" pid="78" name="SCNE000527">
    <vt:lpwstr>Werkdag</vt:lpwstr>
  </property>
  <property fmtid="{D5CDD505-2E9C-101B-9397-08002B2CF9AE}" pid="79" name="VN00000017">
    <vt:lpwstr>Bericht</vt:lpwstr>
  </property>
  <property fmtid="{D5CDD505-2E9C-101B-9397-08002B2CF9AE}" pid="80" name="SCN0000516">
    <vt:lpwstr>Verslag</vt:lpwstr>
  </property>
  <property fmtid="{D5CDD505-2E9C-101B-9397-08002B2CF9AE}" pid="82" name="SCN0000537">
    <vt:lpwstr>Nee</vt:lpwstr>
  </property>
  <property fmtid="{D5CDD505-2E9C-101B-9397-08002B2CF9AE}" pid="83" name="SCN0000532">
    <vt:lpwstr>Nee</vt:lpwstr>
  </property>
  <property fmtid="{D5CDD505-2E9C-101B-9397-08002B2CF9AE}" pid="84" name="SGC0001018">
    <vt:lpwstr>Ja</vt:lpwstr>
  </property>
  <property fmtid="{D5CDD505-2E9C-101B-9397-08002B2CF9AE}" pid="85" name="VN00000121">
    <vt:lpwstr>Scanner - code; Scan - datum; Medewerker naam -  Registreren</vt:lpwstr>
  </property>
  <property fmtid="{D5CDD505-2E9C-101B-9397-08002B2CF9AE}" pid="86" name="SCN0000522">
    <vt:lpwstr>Generiek documenttype</vt:lpwstr>
  </property>
  <property fmtid="{D5CDD505-2E9C-101B-9397-08002B2CF9AE}" pid="88" name="VN00000076">
    <vt:lpwstr>Nee</vt:lpwstr>
  </property>
  <property fmtid="{D5CDD505-2E9C-101B-9397-08002B2CF9AE}" pid="89" name="SCN0000528">
    <vt:lpwstr>Na afhandeling</vt:lpwstr>
  </property>
  <property fmtid="{D5CDD505-2E9C-101B-9397-08002B2CF9AE}" pid="92" name="SCN0000539">
    <vt:filetime>2017-06-15T15:20:26Z</vt:filetime>
  </property>
  <property fmtid="{D5CDD505-2E9C-101B-9397-08002B2CF9AE}" pid="93" name="SCN0000526">
    <vt:lpwstr>Bewaren</vt:lpwstr>
  </property>
  <property fmtid="{D5CDD505-2E9C-101B-9397-08002B2CF9AE}" pid="94" name="SCN0000524">
    <vt:lpwstr>Intern</vt:lpwstr>
  </property>
  <property fmtid="{D5CDD505-2E9C-101B-9397-08002B2CF9AE}" pid="96" name="VN00000015">
    <vt:lpwstr>Nee</vt:lpwstr>
  </property>
  <property fmtid="{D5CDD505-2E9C-101B-9397-08002B2CF9AE}" pid="97" name="SCN0000546">
    <vt:lpwstr>Lokaal</vt:lpwstr>
  </property>
  <property fmtid="{D5CDD505-2E9C-101B-9397-08002B2CF9AE}" pid="98" name="SCN0000525">
    <vt:lpwstr>Nee</vt:lpwstr>
  </property>
  <property fmtid="{D5CDD505-2E9C-101B-9397-08002B2CF9AE}" pid="99" name="ProcessName">
    <vt:lpwstr>1;#Contractbeheer|{d96d3d81-c051-4922-8b4f-47556ea24e3e}</vt:lpwstr>
  </property>
  <property fmtid="{D5CDD505-2E9C-101B-9397-08002B2CF9AE}" pid="100" name="SCN0000552">
    <vt:filetime>2018-03-28T13:19:19Z</vt:filetime>
  </property>
  <property fmtid="{D5CDD505-2E9C-101B-9397-08002B2CF9AE}" pid="101" name="SCN0000531">
    <vt:lpwstr>Nee</vt:lpwstr>
  </property>
  <property fmtid="{D5CDD505-2E9C-101B-9397-08002B2CF9AE}" pid="107" name="_dlc_DocIdItemGuid">
    <vt:lpwstr>f4cdf90c-cbcb-4dc7-b4d2-686d952c02e1</vt:lpwstr>
  </property>
  <property fmtid="{D5CDD505-2E9C-101B-9397-08002B2CF9AE}" pid="108" name="COADocumenttype">
    <vt:lpwstr>Contract</vt:lpwstr>
  </property>
</Properties>
</file>